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0A7" w:rsidRDefault="007E70A7" w:rsidP="0057365B"/>
    <w:p w:rsidR="0057365B" w:rsidRDefault="00302460" w:rsidP="0057365B">
      <w:r>
        <w:t xml:space="preserve"> </w:t>
      </w:r>
      <w:r w:rsidR="0057365B" w:rsidRPr="00DC1604">
        <w:rPr>
          <w:noProof/>
        </w:rPr>
        <w:drawing>
          <wp:inline distT="0" distB="0" distL="0" distR="0">
            <wp:extent cx="1066800" cy="581025"/>
            <wp:effectExtent l="19050" t="0" r="0" b="0"/>
            <wp:docPr id="7" name="Bilde 1" descr="C:\Documents and Settings\sse\Local Settings\Temporary Internet Files\Content.Word\Logo - LindesnesRegionen-mind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se\Local Settings\Temporary Internet Files\Content.Word\Logo - LindesnesRegionen-mindr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365B">
        <w:tab/>
      </w:r>
      <w:r w:rsidR="0057365B">
        <w:tab/>
      </w:r>
      <w:r w:rsidR="0057365B">
        <w:tab/>
      </w:r>
      <w:r w:rsidR="0057365B">
        <w:tab/>
      </w:r>
      <w:r w:rsidR="0057365B">
        <w:tab/>
      </w:r>
      <w:r w:rsidR="0057365B">
        <w:tab/>
      </w:r>
      <w:r w:rsidR="0057365B">
        <w:tab/>
      </w:r>
      <w:r w:rsidR="0057365B">
        <w:tab/>
      </w:r>
      <w:r w:rsidR="0057365B" w:rsidRPr="00DC1604">
        <w:rPr>
          <w:noProof/>
        </w:rPr>
        <w:drawing>
          <wp:inline distT="0" distB="0" distL="0" distR="0">
            <wp:extent cx="828675" cy="704850"/>
            <wp:effectExtent l="19050" t="0" r="9525" b="0"/>
            <wp:docPr id="8" name="Bilde 1" descr="C:\Documents and Settings\sse\Local Settings\Temporary Internet Files\Content.Word\SAMARBEID LINDESNESREGIONE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9" descr="C:\Documents and Settings\sse\Local Settings\Temporary Internet Files\Content.Word\SAMARBEID LINDESNESREGIONEN.JPG"/>
                    <pic:cNvPicPr/>
                  </pic:nvPicPr>
                  <pic:blipFill>
                    <a:blip r:embed="rId8" cstate="print"/>
                    <a:srcRect l="54337" b="13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DFC" w:rsidRDefault="000F1DFC" w:rsidP="0057365B">
      <w:pPr>
        <w:rPr>
          <w:b/>
          <w:sz w:val="32"/>
          <w:szCs w:val="32"/>
        </w:rPr>
      </w:pPr>
    </w:p>
    <w:p w:rsidR="00933759" w:rsidRPr="000F1DFC" w:rsidRDefault="00933759" w:rsidP="0057365B">
      <w:pPr>
        <w:rPr>
          <w:sz w:val="32"/>
          <w:szCs w:val="32"/>
        </w:rPr>
      </w:pPr>
      <w:r w:rsidRPr="000F1DFC">
        <w:rPr>
          <w:b/>
          <w:sz w:val="32"/>
          <w:szCs w:val="32"/>
        </w:rPr>
        <w:t>VEILEDER /GUIDE</w:t>
      </w:r>
      <w:r w:rsidR="000F1DFC" w:rsidRPr="000F1DFC">
        <w:rPr>
          <w:b/>
          <w:sz w:val="32"/>
          <w:szCs w:val="32"/>
        </w:rPr>
        <w:t xml:space="preserve"> TIL FASTE MEDLEMMER AV KJERNEGRUPPER</w:t>
      </w:r>
    </w:p>
    <w:p w:rsidR="003A56DE" w:rsidRDefault="003A56DE" w:rsidP="006C5DCE">
      <w:pPr>
        <w:spacing w:after="0"/>
      </w:pPr>
    </w:p>
    <w:p w:rsidR="000F1DFC" w:rsidRDefault="000F1DFC" w:rsidP="006C5DCE">
      <w:pPr>
        <w:spacing w:after="0"/>
      </w:pPr>
    </w:p>
    <w:p w:rsidR="003A56DE" w:rsidRPr="00551C54" w:rsidRDefault="00F64F7C" w:rsidP="00551C54">
      <w:pPr>
        <w:pStyle w:val="Listeavsnitt"/>
        <w:numPr>
          <w:ilvl w:val="0"/>
          <w:numId w:val="35"/>
        </w:numPr>
        <w:spacing w:after="0"/>
        <w:rPr>
          <w:b/>
          <w:sz w:val="28"/>
          <w:szCs w:val="28"/>
        </w:rPr>
      </w:pPr>
      <w:r w:rsidRPr="00551C54">
        <w:rPr>
          <w:b/>
          <w:sz w:val="28"/>
          <w:szCs w:val="28"/>
        </w:rPr>
        <w:t xml:space="preserve"> </w:t>
      </w:r>
      <w:r w:rsidR="003A56DE" w:rsidRPr="00551C54">
        <w:rPr>
          <w:b/>
          <w:sz w:val="28"/>
          <w:szCs w:val="28"/>
        </w:rPr>
        <w:t>Rekruttering/ invitasjon til å delta i kjernegruppen:</w:t>
      </w:r>
    </w:p>
    <w:p w:rsidR="003A56DE" w:rsidRDefault="003A56DE" w:rsidP="00551C54">
      <w:pPr>
        <w:pStyle w:val="Listeavsnitt"/>
        <w:spacing w:after="0"/>
        <w:ind w:left="0"/>
      </w:pPr>
      <w:r>
        <w:t xml:space="preserve">Alle </w:t>
      </w:r>
      <w:r w:rsidR="007A491F">
        <w:t xml:space="preserve">medlemmene av kjernegruppa </w:t>
      </w:r>
      <w:r>
        <w:t xml:space="preserve">kan </w:t>
      </w:r>
      <w:r w:rsidR="00EA7172">
        <w:t>rekruttere/</w:t>
      </w:r>
      <w:r w:rsidR="00AC647A">
        <w:t>melde inn</w:t>
      </w:r>
      <w:r>
        <w:t xml:space="preserve"> </w:t>
      </w:r>
      <w:r w:rsidR="00AC647A">
        <w:t>saker</w:t>
      </w:r>
      <w:r w:rsidR="00AA6B58">
        <w:t>.</w:t>
      </w:r>
    </w:p>
    <w:p w:rsidR="00F64F7C" w:rsidRDefault="00F64F7C" w:rsidP="00551C54">
      <w:pPr>
        <w:pStyle w:val="Listeavsnitt"/>
        <w:spacing w:after="0"/>
        <w:ind w:left="0"/>
      </w:pPr>
      <w:r>
        <w:t xml:space="preserve">Den som har en aktuell </w:t>
      </w:r>
      <w:r w:rsidR="001C4236">
        <w:t>sak</w:t>
      </w:r>
      <w:r w:rsidR="00AA6B58">
        <w:t xml:space="preserve"> kontakter kjerne</w:t>
      </w:r>
      <w:r>
        <w:t>gr</w:t>
      </w:r>
      <w:r w:rsidR="00AA6B58">
        <w:t>uppe</w:t>
      </w:r>
      <w:r w:rsidR="00302460">
        <w:t>leder</w:t>
      </w:r>
      <w:r w:rsidR="007A491F">
        <w:t>.</w:t>
      </w:r>
      <w:r w:rsidR="008F7DC2">
        <w:t xml:space="preserve"> </w:t>
      </w:r>
      <w:r w:rsidR="007A491F">
        <w:t xml:space="preserve">Så snart samtykke fra foresatte og ungdom </w:t>
      </w:r>
      <w:r w:rsidR="008F7DC2">
        <w:t>foreligger</w:t>
      </w:r>
      <w:r w:rsidR="007A491F">
        <w:t xml:space="preserve"> kontakter leder medlemmene av gruppa slik at alle får mulighet </w:t>
      </w:r>
      <w:r w:rsidR="00551C54">
        <w:t>for innhenting</w:t>
      </w:r>
      <w:r w:rsidR="007A491F">
        <w:t xml:space="preserve"> av relevant informasjon.</w:t>
      </w:r>
      <w:r>
        <w:t xml:space="preserve">  </w:t>
      </w:r>
    </w:p>
    <w:p w:rsidR="003A56DE" w:rsidRDefault="003A56DE" w:rsidP="006C5DCE">
      <w:pPr>
        <w:spacing w:after="0"/>
      </w:pPr>
    </w:p>
    <w:p w:rsidR="003A56DE" w:rsidRPr="003A59D0" w:rsidRDefault="003A56DE" w:rsidP="00EA7172">
      <w:pPr>
        <w:spacing w:after="0"/>
        <w:rPr>
          <w:rFonts w:cstheme="minorHAnsi"/>
          <w:u w:val="single"/>
        </w:rPr>
      </w:pPr>
      <w:r w:rsidRPr="003A59D0">
        <w:rPr>
          <w:rFonts w:cstheme="minorHAnsi"/>
          <w:u w:val="single"/>
        </w:rPr>
        <w:t xml:space="preserve">Informasjon </w:t>
      </w:r>
      <w:r w:rsidR="004A3501">
        <w:rPr>
          <w:rFonts w:cstheme="minorHAnsi"/>
          <w:u w:val="single"/>
        </w:rPr>
        <w:t xml:space="preserve">til </w:t>
      </w:r>
      <w:r w:rsidR="004A3501" w:rsidRPr="003A59D0">
        <w:rPr>
          <w:rFonts w:cstheme="minorHAnsi"/>
          <w:u w:val="single"/>
        </w:rPr>
        <w:t>ungdom</w:t>
      </w:r>
      <w:r w:rsidR="00F64F7C" w:rsidRPr="003A59D0">
        <w:rPr>
          <w:rFonts w:cstheme="minorHAnsi"/>
          <w:u w:val="single"/>
        </w:rPr>
        <w:t xml:space="preserve"> </w:t>
      </w:r>
      <w:r w:rsidR="003843C0">
        <w:rPr>
          <w:rFonts w:cstheme="minorHAnsi"/>
          <w:u w:val="single"/>
        </w:rPr>
        <w:t>og foresatte</w:t>
      </w:r>
      <w:r w:rsidR="00F64F7C" w:rsidRPr="003A59D0">
        <w:rPr>
          <w:rFonts w:cstheme="minorHAnsi"/>
          <w:u w:val="single"/>
        </w:rPr>
        <w:t xml:space="preserve"> om kjernegruppe tilbudet</w:t>
      </w:r>
      <w:r w:rsidR="00EA7172">
        <w:rPr>
          <w:rFonts w:cstheme="minorHAnsi"/>
          <w:u w:val="single"/>
        </w:rPr>
        <w:t>.</w:t>
      </w:r>
    </w:p>
    <w:p w:rsidR="00424C72" w:rsidRDefault="00551C54" w:rsidP="00EA7172">
      <w:pPr>
        <w:pStyle w:val="Listeavsnitt"/>
        <w:spacing w:after="0"/>
        <w:ind w:left="0"/>
      </w:pPr>
      <w:r>
        <w:t>Kjernegruppe er e</w:t>
      </w:r>
      <w:r w:rsidR="007E70A7">
        <w:t>t l</w:t>
      </w:r>
      <w:r w:rsidR="003A56DE">
        <w:t>avterskeltilbud til ungdom (13-2</w:t>
      </w:r>
      <w:r>
        <w:t>3</w:t>
      </w:r>
      <w:r w:rsidR="003A56DE">
        <w:t xml:space="preserve"> år) der det foreligger</w:t>
      </w:r>
      <w:r w:rsidR="00F64F7C">
        <w:t xml:space="preserve"> en </w:t>
      </w:r>
      <w:r w:rsidR="003A56DE">
        <w:t>bekymring</w:t>
      </w:r>
      <w:r>
        <w:t>.</w:t>
      </w:r>
      <w:r w:rsidR="003A56DE">
        <w:t xml:space="preserve"> </w:t>
      </w:r>
    </w:p>
    <w:p w:rsidR="00551C54" w:rsidRDefault="00551C54" w:rsidP="00EA7172">
      <w:pPr>
        <w:pStyle w:val="Listeavsnitt"/>
        <w:spacing w:after="0"/>
        <w:ind w:left="0"/>
      </w:pPr>
      <w:r>
        <w:t xml:space="preserve">Tilbudet om </w:t>
      </w:r>
      <w:r w:rsidR="00424C72">
        <w:t xml:space="preserve">deltagelse i </w:t>
      </w:r>
      <w:r>
        <w:t>kjernegruppe skal skje fortløpende og målet er derfor at det ikke skal være venteliste for tiltaket.</w:t>
      </w:r>
    </w:p>
    <w:p w:rsidR="00AA6B58" w:rsidRDefault="008F7DC2" w:rsidP="00EA7172">
      <w:pPr>
        <w:pStyle w:val="Listeavsnitt"/>
        <w:spacing w:after="0"/>
        <w:ind w:left="0"/>
      </w:pPr>
      <w:r w:rsidRPr="00AA6B58">
        <w:t>E</w:t>
      </w:r>
      <w:r w:rsidR="003A56DE" w:rsidRPr="00AA6B58">
        <w:t>n</w:t>
      </w:r>
      <w:r w:rsidR="003A56DE" w:rsidRPr="002D7524">
        <w:t xml:space="preserve"> kjernegruppe</w:t>
      </w:r>
      <w:r w:rsidR="003A56DE">
        <w:t xml:space="preserve"> </w:t>
      </w:r>
      <w:r>
        <w:t xml:space="preserve">har </w:t>
      </w:r>
      <w:r w:rsidR="003A56DE">
        <w:t xml:space="preserve">faste </w:t>
      </w:r>
      <w:r w:rsidR="00AA6B58">
        <w:t>deltagere fra ulike etater</w:t>
      </w:r>
      <w:r w:rsidR="003843C0">
        <w:t xml:space="preserve"> til forskjell fra ansvarsgruppe hvor det opprettes en spesiell gruppe pr ungdom</w:t>
      </w:r>
      <w:r w:rsidR="00AA6B58">
        <w:t>.</w:t>
      </w:r>
    </w:p>
    <w:p w:rsidR="007473D3" w:rsidRDefault="00685C5B" w:rsidP="00EA7172">
      <w:pPr>
        <w:pStyle w:val="Listeavsnitt"/>
        <w:spacing w:after="0"/>
        <w:ind w:left="0"/>
      </w:pPr>
      <w:r>
        <w:t xml:space="preserve">En viktig hensikt er </w:t>
      </w:r>
      <w:r w:rsidR="00AA6B58">
        <w:t>at ungdom og foresatte</w:t>
      </w:r>
      <w:r w:rsidR="003843C0">
        <w:t xml:space="preserve"> skal </w:t>
      </w:r>
      <w:r w:rsidR="00AA6B58">
        <w:t>få</w:t>
      </w:r>
      <w:r w:rsidR="007473D3">
        <w:t xml:space="preserve"> mulighet til å </w:t>
      </w:r>
      <w:r w:rsidR="00AA6B58">
        <w:t>tydeliggjøre de</w:t>
      </w:r>
      <w:r w:rsidR="007E70A7">
        <w:t xml:space="preserve"> </w:t>
      </w:r>
      <w:r w:rsidR="003843C0">
        <w:t>u</w:t>
      </w:r>
      <w:r w:rsidR="007473D3">
        <w:t>tfordringer</w:t>
      </w:r>
      <w:r>
        <w:t xml:space="preserve"> </w:t>
      </w:r>
      <w:r w:rsidR="003843C0">
        <w:t xml:space="preserve">de har </w:t>
      </w:r>
      <w:r>
        <w:t xml:space="preserve">og dermed </w:t>
      </w:r>
      <w:r w:rsidR="003843C0">
        <w:t xml:space="preserve">også </w:t>
      </w:r>
      <w:r>
        <w:t>jobbe for positive endringer.</w:t>
      </w:r>
    </w:p>
    <w:p w:rsidR="003A56DE" w:rsidRDefault="003843C0" w:rsidP="00EA7172">
      <w:pPr>
        <w:pStyle w:val="Listeavsnitt"/>
        <w:spacing w:after="0"/>
        <w:ind w:left="0"/>
      </w:pPr>
      <w:r>
        <w:t>Det skal være et positivt- og løsningsorientert fokus</w:t>
      </w:r>
      <w:r w:rsidR="00685C5B">
        <w:t xml:space="preserve"> opp mot videre tiltak</w:t>
      </w:r>
      <w:r w:rsidR="003A56DE" w:rsidRPr="000B4C6F">
        <w:t xml:space="preserve">, og det er viktig at ungdom </w:t>
      </w:r>
      <w:r w:rsidR="00610FE6">
        <w:t>o</w:t>
      </w:r>
      <w:bookmarkStart w:id="0" w:name="_GoBack"/>
      <w:bookmarkEnd w:id="0"/>
      <w:r w:rsidR="003A56DE" w:rsidRPr="000B4C6F">
        <w:t xml:space="preserve">g </w:t>
      </w:r>
      <w:r w:rsidR="007E70A7">
        <w:t>foresatte ser</w:t>
      </w:r>
      <w:r w:rsidR="00685C5B">
        <w:t xml:space="preserve"> nytten av de tiltak e</w:t>
      </w:r>
      <w:r w:rsidR="00424C72">
        <w:t>n</w:t>
      </w:r>
      <w:r w:rsidR="003A56DE" w:rsidRPr="000B4C6F">
        <w:t xml:space="preserve"> blir enige om</w:t>
      </w:r>
      <w:r w:rsidR="007E70A7">
        <w:t>.</w:t>
      </w:r>
      <w:r w:rsidR="00424C72">
        <w:t xml:space="preserve"> </w:t>
      </w:r>
      <w:r w:rsidR="00AA6B58">
        <w:t>Det</w:t>
      </w:r>
      <w:r w:rsidR="00F64F7C">
        <w:t xml:space="preserve"> er </w:t>
      </w:r>
      <w:r w:rsidR="00AA6B58">
        <w:t>derfor viktig at møtene</w:t>
      </w:r>
      <w:r w:rsidR="00F64F7C">
        <w:t xml:space="preserve"> prege</w:t>
      </w:r>
      <w:r w:rsidR="00AA6B58">
        <w:t>s</w:t>
      </w:r>
      <w:r w:rsidR="00685C5B">
        <w:t xml:space="preserve"> av</w:t>
      </w:r>
      <w:r w:rsidR="00F64F7C">
        <w:t xml:space="preserve"> utvikling, fokus og felles forståelse</w:t>
      </w:r>
      <w:r w:rsidR="007E70A7">
        <w:t>.</w:t>
      </w:r>
    </w:p>
    <w:p w:rsidR="003A56DE" w:rsidRPr="003843C0" w:rsidRDefault="003A56DE" w:rsidP="00EA7172">
      <w:pPr>
        <w:pStyle w:val="Listeavsnitt"/>
        <w:spacing w:after="0"/>
        <w:ind w:left="0"/>
      </w:pPr>
      <w:r>
        <w:t xml:space="preserve">Utgangspunkt for en kjernegruppe skal være et samtykke fra ungdommen og </w:t>
      </w:r>
      <w:r w:rsidR="007E70A7">
        <w:t>foresatte</w:t>
      </w:r>
      <w:r>
        <w:t xml:space="preserve"> slik at deltagerne i gruppen kan drøfte bekymringen sammen med dem det gjelder</w:t>
      </w:r>
      <w:r w:rsidR="00AA6B58">
        <w:t>.</w:t>
      </w:r>
      <w:r w:rsidR="003843C0">
        <w:t xml:space="preserve"> </w:t>
      </w:r>
      <w:r w:rsidR="003843C0" w:rsidRPr="003843C0">
        <w:t>S</w:t>
      </w:r>
      <w:r w:rsidRPr="003843C0">
        <w:t xml:space="preserve">amtykkeskjema </w:t>
      </w:r>
      <w:r w:rsidR="003843C0" w:rsidRPr="003843C0">
        <w:t xml:space="preserve">signeres </w:t>
      </w:r>
      <w:r w:rsidRPr="003843C0">
        <w:t>når de ønsker tilbudet</w:t>
      </w:r>
      <w:r w:rsidR="003843C0" w:rsidRPr="003843C0">
        <w:t>. Avslag på tilbud signeres også.</w:t>
      </w:r>
      <w:r w:rsidR="001A1BBE" w:rsidRPr="003843C0">
        <w:t xml:space="preserve"> Muntlig samtykke kan aksepteres frem til første møte</w:t>
      </w:r>
      <w:r w:rsidR="007E70A7" w:rsidRPr="003843C0">
        <w:t>.</w:t>
      </w:r>
      <w:r w:rsidRPr="003843C0">
        <w:t xml:space="preserve"> </w:t>
      </w:r>
    </w:p>
    <w:p w:rsidR="00F64F7C" w:rsidRPr="000B4C6F" w:rsidRDefault="003A56DE" w:rsidP="003A56DE">
      <w:pPr>
        <w:pStyle w:val="Listeavsnitt"/>
        <w:spacing w:after="0"/>
        <w:rPr>
          <w:sz w:val="20"/>
          <w:szCs w:val="20"/>
        </w:rPr>
      </w:pPr>
      <w:r w:rsidRPr="000B4C6F">
        <w:rPr>
          <w:sz w:val="20"/>
          <w:szCs w:val="20"/>
        </w:rPr>
        <w:t xml:space="preserve"> </w:t>
      </w:r>
    </w:p>
    <w:p w:rsidR="00EB6E65" w:rsidRDefault="00F64F7C" w:rsidP="00EB6E65">
      <w:pPr>
        <w:pStyle w:val="Listeavsnitt"/>
        <w:numPr>
          <w:ilvl w:val="0"/>
          <w:numId w:val="35"/>
        </w:numPr>
        <w:spacing w:after="0"/>
        <w:rPr>
          <w:b/>
          <w:sz w:val="28"/>
          <w:szCs w:val="28"/>
        </w:rPr>
      </w:pPr>
      <w:r w:rsidRPr="00EB6E65">
        <w:rPr>
          <w:b/>
          <w:sz w:val="28"/>
          <w:szCs w:val="28"/>
        </w:rPr>
        <w:t xml:space="preserve"> </w:t>
      </w:r>
      <w:r w:rsidR="001A1BBE" w:rsidRPr="00EB6E65">
        <w:rPr>
          <w:b/>
          <w:sz w:val="28"/>
          <w:szCs w:val="28"/>
        </w:rPr>
        <w:t>Kjernegruppemøte</w:t>
      </w:r>
      <w:r w:rsidR="00EB6E65" w:rsidRPr="00EB6E65">
        <w:rPr>
          <w:b/>
          <w:sz w:val="28"/>
          <w:szCs w:val="28"/>
        </w:rPr>
        <w:t>r/møtestruktur</w:t>
      </w:r>
    </w:p>
    <w:p w:rsidR="00AF5E70" w:rsidRDefault="00EB6E65" w:rsidP="00EB6E65">
      <w:pPr>
        <w:spacing w:after="0"/>
      </w:pPr>
      <w:r w:rsidRPr="00EB6E65">
        <w:t xml:space="preserve">Kjernegruppemøter avholdes i tre deler. </w:t>
      </w:r>
    </w:p>
    <w:p w:rsidR="00AF5E70" w:rsidRDefault="00EB6E65" w:rsidP="00424C72">
      <w:pPr>
        <w:spacing w:after="0"/>
      </w:pPr>
      <w:r w:rsidRPr="00EB6E65">
        <w:t>Først har medlemmene et formøte for å planlegge</w:t>
      </w:r>
      <w:r w:rsidR="00AF5E70">
        <w:t xml:space="preserve"> </w:t>
      </w:r>
      <w:proofErr w:type="gramStart"/>
      <w:r w:rsidR="00424C72">
        <w:t>og</w:t>
      </w:r>
      <w:proofErr w:type="gramEnd"/>
      <w:r w:rsidR="00424C72">
        <w:t xml:space="preserve"> </w:t>
      </w:r>
      <w:r w:rsidR="00AF5E70">
        <w:t>fremme nye saker</w:t>
      </w:r>
      <w:r w:rsidRPr="00EB6E65">
        <w:t>.</w:t>
      </w:r>
    </w:p>
    <w:p w:rsidR="000734C6" w:rsidRDefault="00EB6E65" w:rsidP="00424C72">
      <w:pPr>
        <w:spacing w:after="0"/>
      </w:pPr>
      <w:r w:rsidRPr="00EB6E65">
        <w:t xml:space="preserve">Deretter et </w:t>
      </w:r>
      <w:r w:rsidR="00AF5E70">
        <w:t xml:space="preserve">det et </w:t>
      </w:r>
      <w:r w:rsidRPr="00EB6E65">
        <w:t>hovedmøte med ungdommen og foresatte.</w:t>
      </w:r>
      <w:r w:rsidR="00AF5E70">
        <w:t xml:space="preserve"> </w:t>
      </w:r>
    </w:p>
    <w:p w:rsidR="00EB6E65" w:rsidRDefault="00EB6E65" w:rsidP="00424C72">
      <w:pPr>
        <w:spacing w:after="0"/>
      </w:pPr>
      <w:r w:rsidRPr="00EB6E65">
        <w:t xml:space="preserve">Til slutt holdes et </w:t>
      </w:r>
      <w:proofErr w:type="gramStart"/>
      <w:r w:rsidRPr="00EB6E65">
        <w:t>ettermøte</w:t>
      </w:r>
      <w:proofErr w:type="gramEnd"/>
      <w:r w:rsidRPr="00EB6E65">
        <w:t xml:space="preserve"> med oppsummering</w:t>
      </w:r>
      <w:r>
        <w:t>.</w:t>
      </w:r>
      <w:r w:rsidRPr="00EB6E65">
        <w:t xml:space="preserve"> </w:t>
      </w:r>
    </w:p>
    <w:p w:rsidR="00EB6E65" w:rsidRPr="00EB6E65" w:rsidRDefault="00EB6E65" w:rsidP="00EB6E65">
      <w:pPr>
        <w:spacing w:after="0"/>
      </w:pPr>
    </w:p>
    <w:p w:rsidR="00F64F7C" w:rsidRPr="00EB6E65" w:rsidRDefault="00F64F7C" w:rsidP="00F64F7C">
      <w:pPr>
        <w:pStyle w:val="Listeavsnitt"/>
        <w:numPr>
          <w:ilvl w:val="0"/>
          <w:numId w:val="23"/>
        </w:numPr>
        <w:spacing w:after="0"/>
        <w:rPr>
          <w:b/>
        </w:rPr>
      </w:pPr>
      <w:r w:rsidRPr="00EB6E65">
        <w:rPr>
          <w:b/>
        </w:rPr>
        <w:t>Formøte</w:t>
      </w:r>
      <w:r w:rsidR="001C4236" w:rsidRPr="00EB6E65">
        <w:rPr>
          <w:b/>
        </w:rPr>
        <w:t>: 20-30 min</w:t>
      </w:r>
    </w:p>
    <w:p w:rsidR="00166A03" w:rsidRDefault="001C4236" w:rsidP="00EB6E65">
      <w:pPr>
        <w:pStyle w:val="Listeavsnitt"/>
        <w:spacing w:after="0"/>
        <w:ind w:left="45"/>
        <w:rPr>
          <w:u w:val="single"/>
        </w:rPr>
      </w:pPr>
      <w:r w:rsidRPr="001C4236">
        <w:rPr>
          <w:u w:val="single"/>
        </w:rPr>
        <w:t xml:space="preserve">Ny sak: </w:t>
      </w:r>
    </w:p>
    <w:p w:rsidR="00F64F7C" w:rsidRPr="00166A03" w:rsidRDefault="001C4236" w:rsidP="00EB6E65">
      <w:pPr>
        <w:pStyle w:val="Listeavsnitt"/>
        <w:spacing w:after="0"/>
        <w:ind w:left="45"/>
        <w:rPr>
          <w:u w:val="single"/>
        </w:rPr>
      </w:pPr>
      <w:r>
        <w:t xml:space="preserve">Den som har meldt inn presenterer </w:t>
      </w:r>
      <w:r w:rsidR="00EB6E65">
        <w:t xml:space="preserve">også </w:t>
      </w:r>
      <w:r>
        <w:t>sak</w:t>
      </w:r>
      <w:r w:rsidR="00AA6B58">
        <w:t>en</w:t>
      </w:r>
      <w:r w:rsidR="00EB6E65">
        <w:t>. D</w:t>
      </w:r>
      <w:r>
        <w:t xml:space="preserve">e andre supplerer med informasjon fra deres </w:t>
      </w:r>
      <w:r w:rsidR="00EB6E65">
        <w:t>e</w:t>
      </w:r>
      <w:r>
        <w:t>nhet</w:t>
      </w:r>
      <w:r w:rsidR="00AA6B58">
        <w:t>.</w:t>
      </w:r>
      <w:r w:rsidR="00685C5B">
        <w:t xml:space="preserve"> Medlemmene </w:t>
      </w:r>
      <w:r>
        <w:t>er bli</w:t>
      </w:r>
      <w:r w:rsidR="00685C5B">
        <w:t>tt orientert om saken i forkant.</w:t>
      </w:r>
    </w:p>
    <w:p w:rsidR="00166A03" w:rsidRDefault="001C4236" w:rsidP="00EB6E65">
      <w:pPr>
        <w:pStyle w:val="Listeavsnitt"/>
        <w:spacing w:after="0"/>
        <w:ind w:left="45"/>
        <w:rPr>
          <w:u w:val="single"/>
        </w:rPr>
      </w:pPr>
      <w:r w:rsidRPr="001C4236">
        <w:rPr>
          <w:u w:val="single"/>
        </w:rPr>
        <w:lastRenderedPageBreak/>
        <w:t>Eksisterende sak:</w:t>
      </w:r>
    </w:p>
    <w:p w:rsidR="00166A03" w:rsidRDefault="001C4236" w:rsidP="00EB6E65">
      <w:pPr>
        <w:pStyle w:val="Listeavsnitt"/>
        <w:spacing w:after="0"/>
        <w:ind w:left="45"/>
        <w:rPr>
          <w:u w:val="single"/>
        </w:rPr>
      </w:pPr>
      <w:r>
        <w:t>Status og ny info</w:t>
      </w:r>
      <w:r w:rsidR="00AA6B58">
        <w:t>.</w:t>
      </w:r>
      <w:r>
        <w:t xml:space="preserve"> </w:t>
      </w:r>
    </w:p>
    <w:p w:rsidR="001C4236" w:rsidRDefault="001C4236" w:rsidP="00EB6E65">
      <w:pPr>
        <w:pStyle w:val="Listeavsnitt"/>
        <w:spacing w:after="0"/>
        <w:ind w:left="45"/>
      </w:pPr>
      <w:r w:rsidRPr="001C4236">
        <w:t>Observasjoner</w:t>
      </w:r>
      <w:r w:rsidR="00AC647A">
        <w:t>/refleksjoner</w:t>
      </w:r>
      <w:r w:rsidRPr="001C4236">
        <w:t xml:space="preserve"> fra sist </w:t>
      </w:r>
      <w:proofErr w:type="spellStart"/>
      <w:proofErr w:type="gramStart"/>
      <w:r w:rsidRPr="001C4236">
        <w:t>ettermøte</w:t>
      </w:r>
      <w:proofErr w:type="spellEnd"/>
      <w:proofErr w:type="gramEnd"/>
      <w:r w:rsidR="00EB6E65">
        <w:t>.</w:t>
      </w:r>
      <w:r w:rsidR="00685C5B">
        <w:t xml:space="preserve"> A</w:t>
      </w:r>
      <w:r>
        <w:t>vklare hva det skal gis tilbakemelding på til ungdom /foresatte</w:t>
      </w:r>
      <w:r w:rsidR="00424C72">
        <w:t xml:space="preserve"> (positive tilbakemeldinger)</w:t>
      </w:r>
      <w:r w:rsidR="00AA6B58">
        <w:t>.</w:t>
      </w:r>
    </w:p>
    <w:p w:rsidR="00112C1B" w:rsidRPr="00166A03" w:rsidRDefault="00112C1B" w:rsidP="00EB6E65">
      <w:pPr>
        <w:pStyle w:val="Listeavsnitt"/>
        <w:spacing w:after="0"/>
        <w:ind w:left="45"/>
        <w:rPr>
          <w:u w:val="single"/>
        </w:rPr>
      </w:pPr>
    </w:p>
    <w:p w:rsidR="00B62F96" w:rsidRDefault="001A1BBE" w:rsidP="00B62F96">
      <w:pPr>
        <w:pStyle w:val="Listeavsnitt"/>
        <w:numPr>
          <w:ilvl w:val="0"/>
          <w:numId w:val="23"/>
        </w:numPr>
        <w:spacing w:after="0"/>
        <w:rPr>
          <w:b/>
        </w:rPr>
      </w:pPr>
      <w:r w:rsidRPr="003A59D0">
        <w:rPr>
          <w:b/>
        </w:rPr>
        <w:t>Førstegang samtale med ungdom og foresatte</w:t>
      </w:r>
      <w:r w:rsidR="000734C6">
        <w:rPr>
          <w:b/>
        </w:rPr>
        <w:t xml:space="preserve"> – Hovedmøte 45-60 min</w:t>
      </w:r>
      <w:r w:rsidR="00131DD9" w:rsidRPr="003A59D0">
        <w:rPr>
          <w:b/>
        </w:rPr>
        <w:t>:</w:t>
      </w:r>
    </w:p>
    <w:p w:rsidR="00B62F96" w:rsidRPr="00112C1B" w:rsidRDefault="007E70A7" w:rsidP="00112C1B">
      <w:pPr>
        <w:spacing w:after="0"/>
        <w:rPr>
          <w:b/>
          <w:color w:val="FF0000"/>
        </w:rPr>
      </w:pPr>
      <w:r>
        <w:t>I utgangs</w:t>
      </w:r>
      <w:r w:rsidR="00AA6B58">
        <w:t xml:space="preserve">punktet skal ungdom og </w:t>
      </w:r>
      <w:r>
        <w:t xml:space="preserve">foresatte møte sammen. </w:t>
      </w:r>
      <w:r w:rsidR="00AA6B58">
        <w:t xml:space="preserve">Alternativt kan ungdom møte først </w:t>
      </w:r>
      <w:r w:rsidR="00685C5B">
        <w:t>dersom kjernegruppa</w:t>
      </w:r>
      <w:r w:rsidR="00AA6B58">
        <w:t xml:space="preserve"> vurderer det som nødvendig</w:t>
      </w:r>
      <w:r w:rsidR="004D0091">
        <w:t>, d</w:t>
      </w:r>
      <w:r w:rsidR="00AA6B58">
        <w:t xml:space="preserve">eretter sammen med foresatte, </w:t>
      </w:r>
      <w:r w:rsidR="001A1BBE">
        <w:t xml:space="preserve">og </w:t>
      </w:r>
      <w:r w:rsidR="00AA6B58">
        <w:t>til slutt foresatte alene.</w:t>
      </w:r>
      <w:r w:rsidR="000658DA">
        <w:t xml:space="preserve"> </w:t>
      </w:r>
    </w:p>
    <w:p w:rsidR="00B62F96" w:rsidRDefault="001A1BBE" w:rsidP="00112C1B">
      <w:pPr>
        <w:spacing w:after="0"/>
      </w:pPr>
      <w:r>
        <w:t>Samtykkeskjema signeres, såfremt det ikke allerede er gjort</w:t>
      </w:r>
      <w:r w:rsidR="00344DB2">
        <w:t>.</w:t>
      </w:r>
    </w:p>
    <w:p w:rsidR="000734C6" w:rsidRPr="00112C1B" w:rsidRDefault="000734C6" w:rsidP="00112C1B">
      <w:pPr>
        <w:spacing w:after="0"/>
        <w:rPr>
          <w:b/>
        </w:rPr>
      </w:pPr>
      <w:r>
        <w:t>I første møte blir alle parter kjent med begrunnelsen for etablering av den aktuelle kjernegruppa.</w:t>
      </w:r>
    </w:p>
    <w:p w:rsidR="000734C6" w:rsidRDefault="000658DA" w:rsidP="00112C1B">
      <w:pPr>
        <w:spacing w:after="0"/>
      </w:pPr>
      <w:r>
        <w:t>Inform</w:t>
      </w:r>
      <w:r w:rsidR="004D0091">
        <w:t xml:space="preserve">ere </w:t>
      </w:r>
      <w:r>
        <w:t>om h</w:t>
      </w:r>
      <w:r w:rsidR="001A1BBE">
        <w:t xml:space="preserve">va </w:t>
      </w:r>
      <w:r>
        <w:t xml:space="preserve">en </w:t>
      </w:r>
      <w:r w:rsidR="001A1BBE">
        <w:t>kjernegruppe</w:t>
      </w:r>
      <w:r>
        <w:t xml:space="preserve"> er</w:t>
      </w:r>
      <w:r w:rsidR="004D0091">
        <w:t>.</w:t>
      </w:r>
      <w:r w:rsidR="00AC647A">
        <w:t xml:space="preserve"> </w:t>
      </w:r>
      <w:r w:rsidR="00344DB2">
        <w:t>Presentasjon av</w:t>
      </w:r>
      <w:r>
        <w:t xml:space="preserve"> m</w:t>
      </w:r>
      <w:r w:rsidR="00344DB2">
        <w:t>edlemmene i gruppa, d</w:t>
      </w:r>
      <w:r w:rsidR="001A1BBE">
        <w:t>en enkeltes rolle i gruppa og hva en kan bidra med</w:t>
      </w:r>
      <w:r w:rsidR="00344DB2">
        <w:t>.</w:t>
      </w:r>
      <w:r w:rsidR="000734C6">
        <w:t xml:space="preserve"> </w:t>
      </w:r>
      <w:r w:rsidR="00F71413">
        <w:t>Informasjon om t</w:t>
      </w:r>
      <w:r w:rsidR="00685C5B">
        <w:t xml:space="preserve">aushetsplikten </w:t>
      </w:r>
      <w:r w:rsidR="00F71413">
        <w:t>utover</w:t>
      </w:r>
      <w:r w:rsidR="00685C5B">
        <w:t xml:space="preserve"> gruppa</w:t>
      </w:r>
      <w:r w:rsidR="000734C6">
        <w:t>.</w:t>
      </w:r>
    </w:p>
    <w:p w:rsidR="00424C72" w:rsidRDefault="000734C6" w:rsidP="00112C1B">
      <w:pPr>
        <w:spacing w:after="0"/>
      </w:pPr>
      <w:r>
        <w:t>Logg skrives allerede i første møte (kartlegging, interesser, mål, tiltak). Logg gjennomgås deretter på hvert møte.</w:t>
      </w:r>
    </w:p>
    <w:p w:rsidR="00112C1B" w:rsidRDefault="000734C6" w:rsidP="00112C1B">
      <w:pPr>
        <w:spacing w:after="0" w:line="240" w:lineRule="auto"/>
      </w:pPr>
      <w:r>
        <w:t>Etter tre møter gjennomføres en oppsummering med utgangspunkt i tiltak og logg. Har tiltakene gitt effekt eller skal/bør andre tiltak erstatte kjernegruppa? Eventuelt kan halve møtet være med foresatte uten ungdommen - eller omvendt.</w:t>
      </w:r>
    </w:p>
    <w:p w:rsidR="000734C6" w:rsidRPr="00B62F96" w:rsidRDefault="000734C6" w:rsidP="00112C1B">
      <w:pPr>
        <w:spacing w:after="0" w:line="240" w:lineRule="auto"/>
      </w:pPr>
      <w:r>
        <w:t>Det settes opp dato for neste møte.</w:t>
      </w:r>
    </w:p>
    <w:p w:rsidR="00B62F96" w:rsidRDefault="00B62F96" w:rsidP="000734C6">
      <w:pPr>
        <w:pStyle w:val="Listeavsnitt"/>
        <w:spacing w:after="0"/>
        <w:ind w:left="0"/>
      </w:pPr>
    </w:p>
    <w:p w:rsidR="00B62F96" w:rsidRPr="00B62F96" w:rsidRDefault="001A1BBE" w:rsidP="00C3581D">
      <w:pPr>
        <w:pStyle w:val="Listeavsnitt"/>
        <w:ind w:left="0"/>
        <w:rPr>
          <w:b/>
        </w:rPr>
      </w:pPr>
      <w:r w:rsidRPr="00B62F96">
        <w:rPr>
          <w:u w:val="single"/>
        </w:rPr>
        <w:t>Mål for møtene:</w:t>
      </w:r>
    </w:p>
    <w:p w:rsidR="000658DA" w:rsidRDefault="00F71413" w:rsidP="00C3581D">
      <w:pPr>
        <w:pStyle w:val="Listeavsnitt"/>
        <w:ind w:left="0"/>
      </w:pPr>
      <w:r>
        <w:t>Målet er s</w:t>
      </w:r>
      <w:r w:rsidR="00DB350A">
        <w:t>tøtte</w:t>
      </w:r>
      <w:r w:rsidR="000658DA">
        <w:t xml:space="preserve"> og </w:t>
      </w:r>
      <w:r w:rsidR="00DB350A">
        <w:t xml:space="preserve">veiledning </w:t>
      </w:r>
      <w:r w:rsidR="000658DA">
        <w:t>slik at ungdom opplever mes</w:t>
      </w:r>
      <w:r w:rsidR="00C3581D">
        <w:t xml:space="preserve">tring og motivasjon til å endre </w:t>
      </w:r>
      <w:r w:rsidR="000658DA">
        <w:t xml:space="preserve">bekymringsfull </w:t>
      </w:r>
      <w:r w:rsidR="001A1BBE">
        <w:t>adferd</w:t>
      </w:r>
      <w:r w:rsidR="000658DA">
        <w:t xml:space="preserve">. </w:t>
      </w:r>
    </w:p>
    <w:p w:rsidR="00B62F96" w:rsidRDefault="000658DA" w:rsidP="00C3581D">
      <w:pPr>
        <w:pStyle w:val="Listeavsnitt"/>
        <w:ind w:left="0"/>
      </w:pPr>
      <w:r>
        <w:t xml:space="preserve">Støtte </w:t>
      </w:r>
      <w:r w:rsidR="008D34E8">
        <w:t>og veiledning</w:t>
      </w:r>
      <w:r w:rsidR="00B72FE8">
        <w:t xml:space="preserve"> slik</w:t>
      </w:r>
      <w:r>
        <w:t xml:space="preserve"> at </w:t>
      </w:r>
      <w:r w:rsidR="00B72FE8">
        <w:t>foresatte er</w:t>
      </w:r>
      <w:r>
        <w:t xml:space="preserve"> i</w:t>
      </w:r>
      <w:r w:rsidR="00344DB2">
        <w:t xml:space="preserve"> stand til å ivareta sin </w:t>
      </w:r>
      <w:r w:rsidR="001A1BBE">
        <w:t>foreldrerolle</w:t>
      </w:r>
      <w:r w:rsidR="00B72FE8">
        <w:t xml:space="preserve"> på en god måte</w:t>
      </w:r>
      <w:r w:rsidR="00344DB2">
        <w:t>.</w:t>
      </w:r>
    </w:p>
    <w:p w:rsidR="00B62F96" w:rsidRDefault="001A1BBE" w:rsidP="00C3581D">
      <w:pPr>
        <w:pStyle w:val="Listeavsnitt"/>
        <w:ind w:left="0"/>
      </w:pPr>
      <w:r>
        <w:t>Møte den enkelte ungdom med respekt</w:t>
      </w:r>
      <w:r w:rsidR="008D34E8">
        <w:t>,</w:t>
      </w:r>
      <w:r>
        <w:t xml:space="preserve"> men samtidig med bekymringen som et alvorlig</w:t>
      </w:r>
      <w:r w:rsidR="00C3581D">
        <w:t xml:space="preserve"> b</w:t>
      </w:r>
      <w:r w:rsidR="00B62F96">
        <w:t>akteppe</w:t>
      </w:r>
      <w:r w:rsidR="00344DB2">
        <w:t>.</w:t>
      </w:r>
    </w:p>
    <w:p w:rsidR="00B62F96" w:rsidRDefault="00C3581D" w:rsidP="00C3581D">
      <w:pPr>
        <w:pStyle w:val="Listeavsnitt"/>
        <w:ind w:left="0"/>
      </w:pPr>
      <w:r>
        <w:t>M</w:t>
      </w:r>
      <w:r w:rsidR="001A1BBE" w:rsidRPr="00B62F96">
        <w:t>øte om</w:t>
      </w:r>
      <w:r w:rsidR="00344DB2">
        <w:t>handler</w:t>
      </w:r>
      <w:r w:rsidR="001A1BBE" w:rsidRPr="00B62F96">
        <w:t xml:space="preserve"> ungdommens hverdag på tre viktige arenaer</w:t>
      </w:r>
      <w:r w:rsidR="00686C6B" w:rsidRPr="00B62F96">
        <w:t xml:space="preserve">: </w:t>
      </w:r>
      <w:r w:rsidR="001A1BBE" w:rsidRPr="00B62F96">
        <w:t>Skole</w:t>
      </w:r>
      <w:r w:rsidR="00686C6B" w:rsidRPr="00B62F96">
        <w:t xml:space="preserve"> – </w:t>
      </w:r>
      <w:r w:rsidR="001A1BBE" w:rsidRPr="00B62F96">
        <w:t>Hjem</w:t>
      </w:r>
      <w:r w:rsidR="00686C6B" w:rsidRPr="00B62F96">
        <w:t xml:space="preserve"> </w:t>
      </w:r>
      <w:r w:rsidR="00344DB2">
        <w:t>–</w:t>
      </w:r>
      <w:r w:rsidR="008D34E8">
        <w:t xml:space="preserve"> </w:t>
      </w:r>
      <w:r w:rsidR="001A1BBE" w:rsidRPr="00B62F96">
        <w:t>Fritid</w:t>
      </w:r>
      <w:r w:rsidR="00344DB2">
        <w:t>.</w:t>
      </w:r>
    </w:p>
    <w:p w:rsidR="00B62F96" w:rsidRPr="00112C1B" w:rsidRDefault="00112C1B" w:rsidP="00112C1B">
      <w:pPr>
        <w:pStyle w:val="Listeavsnitt"/>
        <w:ind w:left="-405"/>
      </w:pPr>
      <w:r>
        <w:tab/>
      </w:r>
    </w:p>
    <w:p w:rsidR="00B62F96" w:rsidRPr="00610FE6" w:rsidRDefault="00C3581D" w:rsidP="00E454AB">
      <w:pPr>
        <w:pStyle w:val="Listeavsnitt"/>
        <w:spacing w:after="0"/>
        <w:ind w:left="0"/>
        <w:rPr>
          <w:u w:val="single"/>
        </w:rPr>
      </w:pPr>
      <w:r w:rsidRPr="00610FE6">
        <w:rPr>
          <w:u w:val="single"/>
        </w:rPr>
        <w:t>Forventninger til k</w:t>
      </w:r>
      <w:r w:rsidR="001A1BBE" w:rsidRPr="00610FE6">
        <w:rPr>
          <w:u w:val="single"/>
        </w:rPr>
        <w:t>jernegruppemedlemmene</w:t>
      </w:r>
    </w:p>
    <w:p w:rsidR="00B62F96" w:rsidRDefault="001A1BBE" w:rsidP="00E454AB">
      <w:pPr>
        <w:pStyle w:val="Listeavsnitt"/>
        <w:spacing w:after="0"/>
        <w:ind w:left="0"/>
        <w:rPr>
          <w:b/>
        </w:rPr>
      </w:pPr>
      <w:r w:rsidRPr="00686C6B">
        <w:t>Medlemmene innehar ulik kompetanse og skal delta med sin kunnskap og de tilbud som ligger innenfor deres ansvarsområde.</w:t>
      </w:r>
    </w:p>
    <w:p w:rsidR="00B62F96" w:rsidRDefault="00B72FE8" w:rsidP="00E454AB">
      <w:pPr>
        <w:pStyle w:val="Listeavsnitt"/>
        <w:spacing w:after="0"/>
        <w:ind w:left="0"/>
        <w:rPr>
          <w:b/>
        </w:rPr>
      </w:pPr>
      <w:r>
        <w:t>Kjernegruppa</w:t>
      </w:r>
      <w:r w:rsidR="00344DB2">
        <w:t xml:space="preserve"> bruker aktivt</w:t>
      </w:r>
      <w:r w:rsidR="001A1BBE" w:rsidRPr="00686C6B">
        <w:t xml:space="preserve"> tilgjengelige kanaler opp mot relevante tiltak.</w:t>
      </w:r>
      <w:r w:rsidR="00B62F96">
        <w:rPr>
          <w:b/>
        </w:rPr>
        <w:tab/>
      </w:r>
    </w:p>
    <w:p w:rsidR="00B62F96" w:rsidRDefault="001A1BBE" w:rsidP="00E454AB">
      <w:pPr>
        <w:pStyle w:val="Listeavsnitt"/>
        <w:spacing w:after="0"/>
        <w:ind w:left="0"/>
        <w:rPr>
          <w:b/>
        </w:rPr>
      </w:pPr>
      <w:r w:rsidRPr="00686C6B">
        <w:t>Medlemmene har møteplikt. Forfall meldes i god tid. Vikar vurderes.</w:t>
      </w:r>
      <w:r w:rsidR="00B62F96">
        <w:rPr>
          <w:b/>
        </w:rPr>
        <w:tab/>
      </w:r>
    </w:p>
    <w:p w:rsidR="00112C1B" w:rsidRDefault="00112C1B" w:rsidP="00E454AB">
      <w:pPr>
        <w:pStyle w:val="Listeavsnitt"/>
        <w:spacing w:after="0"/>
        <w:ind w:left="0"/>
        <w:rPr>
          <w:b/>
        </w:rPr>
      </w:pPr>
    </w:p>
    <w:p w:rsidR="00E454AB" w:rsidRDefault="001A1BBE" w:rsidP="00E454AB">
      <w:pPr>
        <w:pStyle w:val="Listeavsnitt"/>
        <w:spacing w:after="0"/>
        <w:ind w:left="0"/>
        <w:rPr>
          <w:u w:val="single"/>
        </w:rPr>
      </w:pPr>
      <w:r w:rsidRPr="00131DD9">
        <w:rPr>
          <w:u w:val="single"/>
        </w:rPr>
        <w:t xml:space="preserve">Forventninger til </w:t>
      </w:r>
      <w:r w:rsidR="00344DB2">
        <w:rPr>
          <w:u w:val="single"/>
        </w:rPr>
        <w:t>foresatte</w:t>
      </w:r>
      <w:r w:rsidR="00131DD9" w:rsidRPr="00131DD9">
        <w:rPr>
          <w:u w:val="single"/>
        </w:rPr>
        <w:t xml:space="preserve"> </w:t>
      </w:r>
    </w:p>
    <w:p w:rsidR="00E454AB" w:rsidRDefault="00C3581D" w:rsidP="00E454AB">
      <w:pPr>
        <w:pStyle w:val="Listeavsnitt"/>
        <w:spacing w:after="0"/>
        <w:ind w:left="0"/>
        <w:rPr>
          <w:u w:val="single"/>
        </w:rPr>
      </w:pPr>
      <w:r w:rsidRPr="00C3581D">
        <w:t>Forventningene presenteres i første møte</w:t>
      </w:r>
      <w:r w:rsidR="00112C1B">
        <w:t>.</w:t>
      </w:r>
    </w:p>
    <w:p w:rsidR="00E454AB" w:rsidRDefault="00344DB2" w:rsidP="00E454AB">
      <w:pPr>
        <w:pStyle w:val="Listeavsnitt"/>
        <w:spacing w:after="0"/>
        <w:ind w:left="0"/>
        <w:rPr>
          <w:rFonts w:cstheme="minorHAnsi"/>
          <w:sz w:val="20"/>
          <w:szCs w:val="20"/>
        </w:rPr>
      </w:pPr>
      <w:r>
        <w:t>F</w:t>
      </w:r>
      <w:r w:rsidR="001A1BBE">
        <w:t>oresatte møter til avtalte møter, begge parter så sant det er gjennomførbart.</w:t>
      </w:r>
      <w:r w:rsidR="00E454AB">
        <w:t xml:space="preserve"> </w:t>
      </w:r>
      <w:r w:rsidR="00E454AB" w:rsidRPr="00374C7F">
        <w:rPr>
          <w:rFonts w:cstheme="minorHAnsi"/>
        </w:rPr>
        <w:t>Det er viktig å synliggjøre for</w:t>
      </w:r>
      <w:r w:rsidR="00E454AB">
        <w:rPr>
          <w:rFonts w:cstheme="minorHAnsi"/>
          <w:sz w:val="20"/>
          <w:szCs w:val="20"/>
        </w:rPr>
        <w:t xml:space="preserve"> u</w:t>
      </w:r>
      <w:r w:rsidR="00E454AB">
        <w:t xml:space="preserve">ngdommen at begge foresatte er involvert og engasjert, derfor </w:t>
      </w:r>
      <w:r w:rsidR="00112C1B">
        <w:t xml:space="preserve">bør </w:t>
      </w:r>
      <w:r w:rsidR="00E454AB" w:rsidRPr="00112C1B">
        <w:t>det legges føringer</w:t>
      </w:r>
      <w:r w:rsidR="00E454AB">
        <w:rPr>
          <w:b/>
        </w:rPr>
        <w:t xml:space="preserve"> </w:t>
      </w:r>
      <w:r w:rsidR="00E454AB" w:rsidRPr="00374C7F">
        <w:rPr>
          <w:rFonts w:cstheme="minorHAnsi"/>
        </w:rPr>
        <w:t>for at begge foresatte deltar enten sammen eller hver for seg. Hvis det ikke er mulig bør en passe på at begge foresatte får lik informasjon</w:t>
      </w:r>
      <w:r w:rsidR="00E454AB">
        <w:rPr>
          <w:rFonts w:cstheme="minorHAnsi"/>
          <w:sz w:val="20"/>
          <w:szCs w:val="20"/>
        </w:rPr>
        <w:t xml:space="preserve">. </w:t>
      </w:r>
    </w:p>
    <w:p w:rsidR="00E454AB" w:rsidRDefault="001A1BBE" w:rsidP="00E454AB">
      <w:pPr>
        <w:pStyle w:val="Listeavsnitt"/>
        <w:spacing w:after="0"/>
        <w:ind w:left="0"/>
        <w:rPr>
          <w:rFonts w:cstheme="minorHAnsi"/>
          <w:sz w:val="20"/>
          <w:szCs w:val="20"/>
        </w:rPr>
      </w:pPr>
      <w:r>
        <w:t>Hindringer i forhold til møte må meldes gruppeleder så fort som mulig</w:t>
      </w:r>
      <w:r w:rsidR="003A59D0">
        <w:t>, da</w:t>
      </w:r>
      <w:r>
        <w:t xml:space="preserve"> </w:t>
      </w:r>
      <w:r w:rsidR="003A59D0">
        <w:t>m</w:t>
      </w:r>
      <w:r>
        <w:t xml:space="preserve">ange mennesker </w:t>
      </w:r>
      <w:r w:rsidR="00B62F96">
        <w:tab/>
      </w:r>
      <w:r>
        <w:t>har lagt dette inn i planen sin</w:t>
      </w:r>
      <w:r w:rsidR="00344DB2">
        <w:t>.</w:t>
      </w:r>
    </w:p>
    <w:p w:rsidR="00E454AB" w:rsidRDefault="001A1BBE" w:rsidP="00E454AB">
      <w:pPr>
        <w:pStyle w:val="Listeavsnitt"/>
        <w:spacing w:after="0"/>
        <w:ind w:left="0"/>
      </w:pPr>
      <w:r>
        <w:t xml:space="preserve">Hvis ungdommen ikke </w:t>
      </w:r>
      <w:r w:rsidR="00473FAF">
        <w:t>møter (nekter</w:t>
      </w:r>
      <w:r w:rsidR="00112C1B">
        <w:t xml:space="preserve"> å delta) </w:t>
      </w:r>
      <w:r>
        <w:t xml:space="preserve">på første møte må det avklares om det i hele tatt skal holdes kjernegruppe, eller om det </w:t>
      </w:r>
      <w:r w:rsidR="001C0D81">
        <w:t xml:space="preserve">f. </w:t>
      </w:r>
      <w:r>
        <w:t xml:space="preserve">eks </w:t>
      </w:r>
      <w:r w:rsidR="001C0D81">
        <w:t>bør</w:t>
      </w:r>
      <w:r>
        <w:t xml:space="preserve"> </w:t>
      </w:r>
      <w:r w:rsidR="00C3581D">
        <w:t>være politi</w:t>
      </w:r>
      <w:r>
        <w:t>/barnevernssak</w:t>
      </w:r>
      <w:r w:rsidR="00E454AB">
        <w:t>.</w:t>
      </w:r>
    </w:p>
    <w:p w:rsidR="00E454AB" w:rsidRDefault="00131DD9" w:rsidP="00E454AB">
      <w:pPr>
        <w:pStyle w:val="Listeavsnitt"/>
        <w:spacing w:after="0"/>
        <w:ind w:left="0"/>
        <w:rPr>
          <w:rFonts w:cstheme="minorHAnsi"/>
          <w:sz w:val="20"/>
          <w:szCs w:val="20"/>
        </w:rPr>
      </w:pPr>
      <w:r>
        <w:t>Samtalen</w:t>
      </w:r>
      <w:r w:rsidR="001C0D81">
        <w:t>e</w:t>
      </w:r>
      <w:r>
        <w:t xml:space="preserve"> må tilpasses</w:t>
      </w:r>
      <w:r w:rsidR="001C0D81">
        <w:t>,</w:t>
      </w:r>
      <w:r>
        <w:t xml:space="preserve"> men </w:t>
      </w:r>
      <w:r w:rsidR="001C0D81">
        <w:t>viktigheten av at</w:t>
      </w:r>
      <w:r w:rsidR="00344DB2">
        <w:t xml:space="preserve"> </w:t>
      </w:r>
      <w:r w:rsidR="001C0D81">
        <w:t>foresatte</w:t>
      </w:r>
      <w:r w:rsidR="001A1BBE">
        <w:t xml:space="preserve"> gir uttrykk for en positiv holdning til </w:t>
      </w:r>
      <w:r w:rsidR="001C0D81">
        <w:t xml:space="preserve">mål og </w:t>
      </w:r>
      <w:r w:rsidR="001A1BBE">
        <w:t>tiltak</w:t>
      </w:r>
      <w:r w:rsidR="00344DB2">
        <w:t xml:space="preserve"> som iverksettes i kjernegruppa</w:t>
      </w:r>
      <w:r w:rsidR="00C3581D" w:rsidRPr="00C3581D">
        <w:t xml:space="preserve"> </w:t>
      </w:r>
      <w:r w:rsidR="00C3581D">
        <w:t>må presiseres.</w:t>
      </w:r>
    </w:p>
    <w:p w:rsidR="00E454AB" w:rsidRDefault="001A1BBE" w:rsidP="00E454AB">
      <w:pPr>
        <w:pStyle w:val="Listeavsnitt"/>
        <w:spacing w:after="0"/>
        <w:ind w:left="0"/>
        <w:rPr>
          <w:rFonts w:cstheme="minorHAnsi"/>
          <w:sz w:val="20"/>
          <w:szCs w:val="20"/>
        </w:rPr>
      </w:pPr>
      <w:r>
        <w:lastRenderedPageBreak/>
        <w:t>Negativ omtale eller uttrykk for manglende tiltro til ungdommens holdning/adferd skal ikke uttales under møtet eller i ungdommens nærvær.</w:t>
      </w:r>
    </w:p>
    <w:p w:rsidR="00E454AB" w:rsidRDefault="00344DB2" w:rsidP="00E454AB">
      <w:pPr>
        <w:pStyle w:val="Listeavsnitt"/>
        <w:spacing w:after="0"/>
        <w:ind w:left="0"/>
        <w:rPr>
          <w:rFonts w:cstheme="minorHAnsi"/>
          <w:sz w:val="20"/>
          <w:szCs w:val="20"/>
        </w:rPr>
      </w:pPr>
      <w:r w:rsidRPr="00374C7F">
        <w:t>F</w:t>
      </w:r>
      <w:r w:rsidR="001C0D81" w:rsidRPr="00374C7F">
        <w:t>oresatte</w:t>
      </w:r>
      <w:r w:rsidR="001A1BBE" w:rsidRPr="00374C7F">
        <w:t xml:space="preserve"> </w:t>
      </w:r>
      <w:r w:rsidR="00374C7F" w:rsidRPr="00374C7F">
        <w:t xml:space="preserve">stiller seg bak, og </w:t>
      </w:r>
      <w:r w:rsidR="001A1BBE" w:rsidRPr="00374C7F">
        <w:t xml:space="preserve">er med </w:t>
      </w:r>
      <w:r w:rsidR="00112C1B" w:rsidRPr="00374C7F">
        <w:t>og</w:t>
      </w:r>
      <w:r w:rsidR="001A1BBE" w:rsidRPr="00374C7F">
        <w:t xml:space="preserve"> utarbeider</w:t>
      </w:r>
      <w:r w:rsidR="001C0D81" w:rsidRPr="00374C7F">
        <w:t xml:space="preserve"> </w:t>
      </w:r>
      <w:r w:rsidR="00374C7F" w:rsidRPr="00374C7F">
        <w:t xml:space="preserve">tydelige og konkrete </w:t>
      </w:r>
      <w:r w:rsidR="001A1BBE" w:rsidRPr="00374C7F">
        <w:t xml:space="preserve">tiltak </w:t>
      </w:r>
      <w:r w:rsidR="00374C7F" w:rsidRPr="00374C7F">
        <w:t>og mål som de</w:t>
      </w:r>
      <w:r w:rsidR="001A1BBE" w:rsidRPr="00374C7F">
        <w:t xml:space="preserve"> mener ungdommen er i stand til å</w:t>
      </w:r>
      <w:r w:rsidR="00374C7F" w:rsidRPr="00374C7F">
        <w:t xml:space="preserve"> </w:t>
      </w:r>
      <w:r w:rsidR="001A1BBE" w:rsidRPr="00374C7F">
        <w:t>gjennomføre</w:t>
      </w:r>
      <w:r w:rsidR="001C0D81" w:rsidRPr="00374C7F">
        <w:t>/mestre</w:t>
      </w:r>
      <w:r w:rsidR="00374C7F" w:rsidRPr="00374C7F">
        <w:t xml:space="preserve"> og der endring </w:t>
      </w:r>
      <w:r w:rsidR="00112C1B" w:rsidRPr="00374C7F">
        <w:t>forventes.</w:t>
      </w:r>
    </w:p>
    <w:p w:rsidR="00F56B47" w:rsidRPr="00E454AB" w:rsidRDefault="001A1BBE" w:rsidP="00E454AB">
      <w:pPr>
        <w:pStyle w:val="Listeavsnitt"/>
        <w:spacing w:after="0"/>
        <w:ind w:left="0"/>
        <w:rPr>
          <w:rFonts w:cstheme="minorHAnsi"/>
          <w:sz w:val="20"/>
          <w:szCs w:val="20"/>
        </w:rPr>
      </w:pPr>
      <w:r>
        <w:t>Tiltak som skal iverksettes gjennomføres innen fristen.</w:t>
      </w:r>
    </w:p>
    <w:p w:rsidR="00E454AB" w:rsidRDefault="00344DB2" w:rsidP="00E454AB">
      <w:pPr>
        <w:pStyle w:val="Listeavsnitt"/>
        <w:spacing w:after="0"/>
        <w:ind w:left="0"/>
      </w:pPr>
      <w:r>
        <w:t>Foresatte</w:t>
      </w:r>
      <w:r w:rsidR="001A1BBE">
        <w:t xml:space="preserve"> hjelper ungdommen med gjennomføring av t</w:t>
      </w:r>
      <w:r w:rsidR="00F56B47">
        <w:t xml:space="preserve">iltak mellom hvert møte. </w:t>
      </w:r>
    </w:p>
    <w:p w:rsidR="00E454AB" w:rsidRDefault="00F56B47" w:rsidP="00E454AB">
      <w:pPr>
        <w:pStyle w:val="Listeavsnitt"/>
        <w:spacing w:after="0"/>
        <w:ind w:left="0"/>
      </w:pPr>
      <w:r>
        <w:t>Dersom</w:t>
      </w:r>
      <w:r w:rsidR="00B72FE8">
        <w:t xml:space="preserve"> </w:t>
      </w:r>
      <w:r w:rsidR="001A1BBE">
        <w:t>oppfølging uteblir</w:t>
      </w:r>
      <w:r w:rsidR="004A3501">
        <w:t>,</w:t>
      </w:r>
      <w:r w:rsidR="001A1BBE">
        <w:t xml:space="preserve"> må hensikten med gruppa revurderes</w:t>
      </w:r>
      <w:r w:rsidR="00166A03">
        <w:t xml:space="preserve"> </w:t>
      </w:r>
      <w:r w:rsidR="001A1BBE">
        <w:t>innen tredje møte.</w:t>
      </w:r>
    </w:p>
    <w:p w:rsidR="00112C1B" w:rsidRDefault="00112C1B" w:rsidP="00E454AB">
      <w:pPr>
        <w:pStyle w:val="Listeavsnitt"/>
        <w:spacing w:after="0"/>
        <w:ind w:left="0"/>
      </w:pPr>
    </w:p>
    <w:p w:rsidR="00E454AB" w:rsidRDefault="001A1BBE" w:rsidP="00E454AB">
      <w:pPr>
        <w:pStyle w:val="Listeavsnitt"/>
        <w:spacing w:after="0"/>
        <w:ind w:left="0"/>
      </w:pPr>
      <w:r w:rsidRPr="003A59D0">
        <w:rPr>
          <w:u w:val="single"/>
        </w:rPr>
        <w:t>Forventninger til ungdommen</w:t>
      </w:r>
      <w:r w:rsidR="00344DB2">
        <w:rPr>
          <w:u w:val="single"/>
        </w:rPr>
        <w:t>.</w:t>
      </w:r>
    </w:p>
    <w:p w:rsidR="00F56B47" w:rsidRPr="00610FE6" w:rsidRDefault="001C0D81" w:rsidP="00E454AB">
      <w:pPr>
        <w:pStyle w:val="Listeavsnitt"/>
        <w:spacing w:after="0"/>
        <w:ind w:left="0"/>
        <w:rPr>
          <w:i/>
        </w:rPr>
      </w:pPr>
      <w:r w:rsidRPr="00610FE6">
        <w:rPr>
          <w:i/>
        </w:rPr>
        <w:t>Mestring og e</w:t>
      </w:r>
      <w:r w:rsidR="001A1BBE" w:rsidRPr="00610FE6">
        <w:rPr>
          <w:i/>
        </w:rPr>
        <w:t>ndring</w:t>
      </w:r>
      <w:r w:rsidR="003A59D0" w:rsidRPr="00610FE6">
        <w:rPr>
          <w:i/>
        </w:rPr>
        <w:t>:</w:t>
      </w:r>
    </w:p>
    <w:p w:rsidR="00E454AB" w:rsidRDefault="001A1BBE" w:rsidP="00E454AB">
      <w:pPr>
        <w:pStyle w:val="Listeavsnitt"/>
        <w:spacing w:after="0"/>
        <w:ind w:left="0"/>
      </w:pPr>
      <w:r>
        <w:t>Ungdommen innser alvoret og tilkjennegir et behov for endring i forhold til den bekymring som foreligger.</w:t>
      </w:r>
    </w:p>
    <w:p w:rsidR="00473FAF" w:rsidRDefault="00473FAF" w:rsidP="00E454AB">
      <w:pPr>
        <w:pStyle w:val="Listeavsnitt"/>
        <w:spacing w:after="0"/>
        <w:ind w:left="0"/>
        <w:rPr>
          <w:b/>
        </w:rPr>
      </w:pPr>
      <w:r>
        <w:t>Ungdommen møter til avtalte møter.</w:t>
      </w:r>
    </w:p>
    <w:p w:rsidR="00E454AB" w:rsidRDefault="00344DB2" w:rsidP="00E454AB">
      <w:pPr>
        <w:pStyle w:val="Listeavsnitt"/>
        <w:spacing w:after="0"/>
        <w:ind w:left="0"/>
        <w:rPr>
          <w:b/>
        </w:rPr>
      </w:pPr>
      <w:r>
        <w:t>Kjernegruppa</w:t>
      </w:r>
      <w:r w:rsidR="001A1BBE">
        <w:t xml:space="preserve"> forventer endring hos ungdommen, ikke bare tilbud om tilrettelegging fra skole, barnevern etc.</w:t>
      </w:r>
    </w:p>
    <w:p w:rsidR="00E454AB" w:rsidRDefault="001A1BBE" w:rsidP="00E454AB">
      <w:pPr>
        <w:pStyle w:val="Listeavsnitt"/>
        <w:spacing w:after="0"/>
        <w:ind w:left="0"/>
        <w:rPr>
          <w:b/>
        </w:rPr>
      </w:pPr>
      <w:r>
        <w:t xml:space="preserve">Ungdommen er med og utformer tiltak </w:t>
      </w:r>
      <w:r w:rsidR="00E454AB">
        <w:t xml:space="preserve">og </w:t>
      </w:r>
      <w:r w:rsidR="001C0D81">
        <w:t>må</w:t>
      </w:r>
      <w:r w:rsidR="00215665">
        <w:t>l</w:t>
      </w:r>
      <w:r w:rsidR="001C0D81">
        <w:t xml:space="preserve"> </w:t>
      </w:r>
      <w:r>
        <w:t xml:space="preserve">som er </w:t>
      </w:r>
      <w:r w:rsidR="001C0D81">
        <w:t>konkrete og t</w:t>
      </w:r>
      <w:r>
        <w:t>ydelige</w:t>
      </w:r>
      <w:r w:rsidR="00215665">
        <w:t xml:space="preserve">. Det er viktig at de </w:t>
      </w:r>
      <w:r>
        <w:t xml:space="preserve">opplever </w:t>
      </w:r>
      <w:r w:rsidR="00215665">
        <w:t xml:space="preserve">tiltakene </w:t>
      </w:r>
      <w:r>
        <w:t>som gode</w:t>
      </w:r>
      <w:r w:rsidR="00E454AB">
        <w:t xml:space="preserve">, </w:t>
      </w:r>
      <w:r>
        <w:t>nødvendige</w:t>
      </w:r>
      <w:r w:rsidR="00215665">
        <w:t xml:space="preserve"> og realistisk</w:t>
      </w:r>
      <w:r w:rsidR="00344DB2">
        <w:t>e</w:t>
      </w:r>
      <w:r w:rsidR="00215665">
        <w:t xml:space="preserve"> å gjennomføre</w:t>
      </w:r>
      <w:r>
        <w:t>.</w:t>
      </w:r>
    </w:p>
    <w:p w:rsidR="00E454AB" w:rsidRDefault="00215665" w:rsidP="00E454AB">
      <w:pPr>
        <w:pStyle w:val="Listeavsnitt"/>
        <w:spacing w:after="0"/>
        <w:ind w:left="0"/>
        <w:rPr>
          <w:b/>
        </w:rPr>
      </w:pPr>
      <w:r>
        <w:t xml:space="preserve">Fokusere på </w:t>
      </w:r>
      <w:r w:rsidR="009F52F9" w:rsidRPr="00215665">
        <w:rPr>
          <w:u w:val="single"/>
        </w:rPr>
        <w:t>få</w:t>
      </w:r>
      <w:r w:rsidR="009F52F9">
        <w:t xml:space="preserve"> </w:t>
      </w:r>
      <w:r w:rsidR="001A1BBE">
        <w:t>tiltak som ungdommen stiller seg bak og der endring forventes.</w:t>
      </w:r>
    </w:p>
    <w:p w:rsidR="001A1BBE" w:rsidRDefault="001A1BBE" w:rsidP="00E454AB">
      <w:pPr>
        <w:pStyle w:val="Listeavsnitt"/>
        <w:spacing w:after="0"/>
        <w:ind w:left="0"/>
      </w:pPr>
      <w:r>
        <w:t>Ungdommen forplikter seg opp mot de tiltak vedkommende har sagt ja til.</w:t>
      </w:r>
    </w:p>
    <w:p w:rsidR="00112C1B" w:rsidRPr="00F56B47" w:rsidRDefault="00112C1B" w:rsidP="00E454AB">
      <w:pPr>
        <w:pStyle w:val="Listeavsnitt"/>
        <w:spacing w:after="0"/>
        <w:ind w:left="0"/>
        <w:rPr>
          <w:b/>
        </w:rPr>
      </w:pPr>
    </w:p>
    <w:p w:rsidR="00E454AB" w:rsidRDefault="00166A03" w:rsidP="00E454AB">
      <w:pPr>
        <w:spacing w:after="0"/>
        <w:rPr>
          <w:b/>
        </w:rPr>
      </w:pPr>
      <w:r w:rsidRPr="00F56B47">
        <w:rPr>
          <w:b/>
        </w:rPr>
        <w:t>C) Etter</w:t>
      </w:r>
      <w:r w:rsidR="00F56B47" w:rsidRPr="00F56B47">
        <w:rPr>
          <w:b/>
        </w:rPr>
        <w:t xml:space="preserve"> </w:t>
      </w:r>
      <w:r w:rsidR="003A59D0" w:rsidRPr="00F56B47">
        <w:rPr>
          <w:b/>
        </w:rPr>
        <w:t>møte</w:t>
      </w:r>
      <w:r w:rsidR="00F56B47" w:rsidRPr="00F56B47">
        <w:rPr>
          <w:b/>
        </w:rPr>
        <w:t xml:space="preserve"> 15-20 min.</w:t>
      </w:r>
    </w:p>
    <w:p w:rsidR="001A1BBE" w:rsidRPr="00E454AB" w:rsidRDefault="00344DB2" w:rsidP="00E454AB">
      <w:pPr>
        <w:spacing w:after="0"/>
        <w:rPr>
          <w:b/>
        </w:rPr>
      </w:pPr>
      <w:r>
        <w:t>Refleksjonsrunde hvor gruppemedlemmene</w:t>
      </w:r>
      <w:r w:rsidR="00F56B47" w:rsidRPr="00F56B47">
        <w:t xml:space="preserve"> forteller kort om sin opplevelse av møtet</w:t>
      </w:r>
      <w:r w:rsidR="00E454AB">
        <w:t xml:space="preserve">. Alle </w:t>
      </w:r>
      <w:r w:rsidR="00215665" w:rsidRPr="00E454AB">
        <w:t xml:space="preserve">har ulike </w:t>
      </w:r>
      <w:r w:rsidR="00E454AB" w:rsidRPr="00E454AB">
        <w:t>«</w:t>
      </w:r>
      <w:r w:rsidR="00215665" w:rsidRPr="00E454AB">
        <w:t>briller» og fanger opp ulike ting</w:t>
      </w:r>
      <w:r w:rsidRPr="00E454AB">
        <w:t>.</w:t>
      </w:r>
    </w:p>
    <w:p w:rsidR="00F56B47" w:rsidRDefault="00E454AB" w:rsidP="00F56B47">
      <w:pPr>
        <w:spacing w:after="0"/>
      </w:pPr>
      <w:r>
        <w:t>Det gis f</w:t>
      </w:r>
      <w:r w:rsidR="00F56B47" w:rsidRPr="00F56B47">
        <w:t>eedback på eget og andres bidrag</w:t>
      </w:r>
      <w:r w:rsidR="00F56B47">
        <w:t>.</w:t>
      </w:r>
    </w:p>
    <w:p w:rsidR="000F43CC" w:rsidRPr="00CE4EA4" w:rsidRDefault="00F56B47" w:rsidP="00F56B47">
      <w:pPr>
        <w:spacing w:after="0"/>
      </w:pPr>
      <w:r>
        <w:t>Reflek</w:t>
      </w:r>
      <w:r w:rsidR="00E454AB">
        <w:t>sjon har som mål å a</w:t>
      </w:r>
      <w:r>
        <w:t xml:space="preserve">vdekke </w:t>
      </w:r>
      <w:r w:rsidR="00E454AB">
        <w:t xml:space="preserve">ulike </w:t>
      </w:r>
      <w:r>
        <w:t xml:space="preserve">konkrete observasjoner </w:t>
      </w:r>
      <w:r w:rsidR="00166A03" w:rsidRPr="00CE4EA4">
        <w:t>f.eks.</w:t>
      </w:r>
      <w:r w:rsidR="00872E9C" w:rsidRPr="00CE4EA4">
        <w:t xml:space="preserve"> positivt </w:t>
      </w:r>
      <w:r w:rsidRPr="00CE4EA4">
        <w:t xml:space="preserve">samspill og reaksjoner </w:t>
      </w:r>
      <w:r w:rsidR="00E454AB" w:rsidRPr="00CE4EA4">
        <w:t>hos</w:t>
      </w:r>
      <w:r w:rsidRPr="00CE4EA4">
        <w:t xml:space="preserve"> ungdom</w:t>
      </w:r>
      <w:r w:rsidR="00E454AB" w:rsidRPr="00CE4EA4">
        <w:t xml:space="preserve"> </w:t>
      </w:r>
      <w:r w:rsidR="00473FAF" w:rsidRPr="00CE4EA4">
        <w:t>og foresatte</w:t>
      </w:r>
      <w:r w:rsidR="00CE4EA4">
        <w:t>,</w:t>
      </w:r>
      <w:r w:rsidRPr="00CE4EA4">
        <w:t xml:space="preserve"> som det gis tilbakemelding på i neste møte</w:t>
      </w:r>
      <w:r w:rsidR="000F43CC" w:rsidRPr="00CE4EA4">
        <w:t>.</w:t>
      </w:r>
    </w:p>
    <w:p w:rsidR="000F43CC" w:rsidRPr="00F56B47" w:rsidRDefault="000F43CC" w:rsidP="00F56B47">
      <w:pPr>
        <w:spacing w:after="0"/>
      </w:pPr>
      <w:r>
        <w:t xml:space="preserve">Kjernegruppeleder har ansvar for å skrive ned </w:t>
      </w:r>
      <w:r w:rsidR="00215665">
        <w:t xml:space="preserve">disse </w:t>
      </w:r>
      <w:r w:rsidR="00344DB2">
        <w:t>observasjonene.</w:t>
      </w:r>
    </w:p>
    <w:p w:rsidR="00F64F7C" w:rsidRDefault="00F64F7C" w:rsidP="00B62F96">
      <w:pPr>
        <w:spacing w:after="0"/>
      </w:pPr>
    </w:p>
    <w:p w:rsidR="00166A03" w:rsidRDefault="00166A03" w:rsidP="00B62F96">
      <w:pPr>
        <w:spacing w:after="0"/>
      </w:pPr>
    </w:p>
    <w:p w:rsidR="00905BD9" w:rsidRPr="00905BD9" w:rsidRDefault="00905BD9" w:rsidP="00B62F96">
      <w:pPr>
        <w:spacing w:after="0"/>
        <w:rPr>
          <w:b/>
        </w:rPr>
      </w:pPr>
      <w:r w:rsidRPr="00905BD9">
        <w:rPr>
          <w:b/>
        </w:rPr>
        <w:t>OBS</w:t>
      </w:r>
      <w:r>
        <w:rPr>
          <w:b/>
        </w:rPr>
        <w:t>!</w:t>
      </w:r>
    </w:p>
    <w:p w:rsidR="00166A03" w:rsidRDefault="00166A03" w:rsidP="00905BD9">
      <w:pPr>
        <w:pStyle w:val="Listeavsnitt"/>
        <w:numPr>
          <w:ilvl w:val="0"/>
          <w:numId w:val="34"/>
        </w:numPr>
        <w:spacing w:after="0"/>
      </w:pPr>
      <w:r>
        <w:t>Skriftlig dokumentasjon er viktig</w:t>
      </w:r>
      <w:r w:rsidR="00905BD9">
        <w:t>. Fo</w:t>
      </w:r>
      <w:r>
        <w:t xml:space="preserve">resatte </w:t>
      </w:r>
      <w:r w:rsidR="00905BD9">
        <w:t>har innsynsrett hvis de ønsker</w:t>
      </w:r>
      <w:r w:rsidR="00344DB2">
        <w:t xml:space="preserve"> det.</w:t>
      </w:r>
      <w:r w:rsidR="00905BD9">
        <w:t xml:space="preserve"> </w:t>
      </w:r>
      <w:r>
        <w:t xml:space="preserve"> </w:t>
      </w:r>
    </w:p>
    <w:p w:rsidR="00215665" w:rsidRDefault="00166A03" w:rsidP="00905BD9">
      <w:pPr>
        <w:pStyle w:val="Listeavsnitt"/>
        <w:numPr>
          <w:ilvl w:val="0"/>
          <w:numId w:val="34"/>
        </w:numPr>
        <w:spacing w:after="0"/>
      </w:pPr>
      <w:r>
        <w:t xml:space="preserve">Ungdom, foresatte og kjernegruppeleder fyller ut </w:t>
      </w:r>
      <w:r w:rsidR="004A3501">
        <w:t>e</w:t>
      </w:r>
      <w:r>
        <w:t xml:space="preserve">valueringsskjema når saker avsluttes. </w:t>
      </w:r>
      <w:r w:rsidR="00215665">
        <w:t xml:space="preserve">Skjemaene </w:t>
      </w:r>
      <w:r w:rsidR="00685C5B">
        <w:t>oppbevares</w:t>
      </w:r>
      <w:r w:rsidR="00215665">
        <w:t xml:space="preserve"> av kj</w:t>
      </w:r>
      <w:r w:rsidR="00685C5B">
        <w:t>erne</w:t>
      </w:r>
      <w:r w:rsidR="00215665">
        <w:t>gr</w:t>
      </w:r>
      <w:r w:rsidR="00685C5B">
        <w:t>uppe</w:t>
      </w:r>
      <w:r w:rsidR="00215665">
        <w:t>leder og SLT samler</w:t>
      </w:r>
      <w:r w:rsidR="00685C5B">
        <w:t xml:space="preserve"> dem inn</w:t>
      </w:r>
      <w:r w:rsidR="00905BD9">
        <w:t xml:space="preserve"> </w:t>
      </w:r>
      <w:r w:rsidR="00685C5B">
        <w:t xml:space="preserve">to </w:t>
      </w:r>
      <w:r w:rsidR="00215665">
        <w:t>ganger i året</w:t>
      </w:r>
      <w:r w:rsidR="00685C5B">
        <w:t>.</w:t>
      </w:r>
    </w:p>
    <w:p w:rsidR="00166A03" w:rsidRPr="00215665" w:rsidRDefault="00215665" w:rsidP="00215665">
      <w:pPr>
        <w:pStyle w:val="Listeavsnitt"/>
        <w:spacing w:after="0"/>
        <w:rPr>
          <w:sz w:val="20"/>
          <w:szCs w:val="20"/>
        </w:rPr>
      </w:pPr>
      <w:r w:rsidRPr="00CE4EA4">
        <w:t>(juni og nov/des).</w:t>
      </w:r>
      <w:r>
        <w:rPr>
          <w:sz w:val="20"/>
          <w:szCs w:val="20"/>
        </w:rPr>
        <w:t xml:space="preserve"> </w:t>
      </w:r>
      <w:r w:rsidRPr="00215665">
        <w:t xml:space="preserve">Resultatene brukes i SLT årsrapport, </w:t>
      </w:r>
      <w:r>
        <w:t xml:space="preserve">og </w:t>
      </w:r>
      <w:r w:rsidR="00F420B7">
        <w:t>i f</w:t>
      </w:r>
      <w:r w:rsidR="00685C5B">
        <w:t xml:space="preserve">or </w:t>
      </w:r>
      <w:r w:rsidR="00F420B7">
        <w:t>h</w:t>
      </w:r>
      <w:r w:rsidR="00685C5B">
        <w:t xml:space="preserve">old </w:t>
      </w:r>
      <w:r w:rsidR="00F420B7">
        <w:t>t</w:t>
      </w:r>
      <w:r w:rsidR="00685C5B">
        <w:t>il</w:t>
      </w:r>
      <w:r w:rsidR="00F420B7">
        <w:t xml:space="preserve"> forbedringspotensialer</w:t>
      </w:r>
      <w:r w:rsidR="00685C5B">
        <w:t>.</w:t>
      </w:r>
      <w:r>
        <w:rPr>
          <w:sz w:val="20"/>
          <w:szCs w:val="20"/>
        </w:rPr>
        <w:t xml:space="preserve"> </w:t>
      </w:r>
      <w:r w:rsidRPr="00215665">
        <w:rPr>
          <w:sz w:val="20"/>
          <w:szCs w:val="20"/>
        </w:rPr>
        <w:t xml:space="preserve"> </w:t>
      </w:r>
    </w:p>
    <w:p w:rsidR="0031348E" w:rsidRPr="00CE4EA4" w:rsidRDefault="00905BD9" w:rsidP="00905BD9">
      <w:pPr>
        <w:pStyle w:val="Listeavsnitt"/>
        <w:numPr>
          <w:ilvl w:val="0"/>
          <w:numId w:val="34"/>
        </w:numPr>
        <w:spacing w:after="0"/>
      </w:pPr>
      <w:r>
        <w:t xml:space="preserve">Saker </w:t>
      </w:r>
      <w:r w:rsidR="00E82B95">
        <w:t>fra ungdomskolen bør vurderes nøye</w:t>
      </w:r>
      <w:r w:rsidR="00685C5B">
        <w:t xml:space="preserve"> </w:t>
      </w:r>
      <w:r w:rsidR="00E82B95">
        <w:t xml:space="preserve">før de </w:t>
      </w:r>
      <w:r>
        <w:t xml:space="preserve">overføres </w:t>
      </w:r>
      <w:r w:rsidR="00964CD8">
        <w:t xml:space="preserve">VGS </w:t>
      </w:r>
      <w:r w:rsidR="00964CD8" w:rsidRPr="00CE4EA4">
        <w:t>(i</w:t>
      </w:r>
      <w:r w:rsidR="00685C5B" w:rsidRPr="00CE4EA4">
        <w:t xml:space="preserve"> dialog med VGS)  </w:t>
      </w:r>
    </w:p>
    <w:p w:rsidR="00905BD9" w:rsidRDefault="00685C5B" w:rsidP="00905BD9">
      <w:pPr>
        <w:pStyle w:val="Listeavsnitt"/>
        <w:numPr>
          <w:ilvl w:val="0"/>
          <w:numId w:val="34"/>
        </w:numPr>
        <w:spacing w:after="0"/>
      </w:pPr>
      <w:r>
        <w:t>Kjernegruppa</w:t>
      </w:r>
      <w:r w:rsidR="00905BD9">
        <w:t xml:space="preserve"> har en </w:t>
      </w:r>
      <w:r w:rsidR="004A3501">
        <w:t>gjennomgang</w:t>
      </w:r>
      <w:r w:rsidR="00AA6B58">
        <w:t>/</w:t>
      </w:r>
      <w:r w:rsidR="00F420B7">
        <w:t xml:space="preserve">evaluering </w:t>
      </w:r>
      <w:r w:rsidR="00905BD9">
        <w:t>min</w:t>
      </w:r>
      <w:r w:rsidR="00AA6B58">
        <w:t>imum</w:t>
      </w:r>
      <w:r w:rsidR="00905BD9">
        <w:t xml:space="preserve"> 1 gang pr år.</w:t>
      </w:r>
    </w:p>
    <w:p w:rsidR="00E86227" w:rsidRDefault="00E86227" w:rsidP="00E86227">
      <w:pPr>
        <w:spacing w:after="0"/>
      </w:pPr>
    </w:p>
    <w:p w:rsidR="00E86227" w:rsidRDefault="000D5424" w:rsidP="00E86227">
      <w:pPr>
        <w:spacing w:after="0"/>
      </w:pPr>
      <w:r>
        <w:t xml:space="preserve">Det er utarbeidet: </w:t>
      </w:r>
    </w:p>
    <w:p w:rsidR="000D5424" w:rsidRDefault="000D5424" w:rsidP="000D5424">
      <w:pPr>
        <w:pStyle w:val="Listeavsnitt"/>
        <w:numPr>
          <w:ilvl w:val="0"/>
          <w:numId w:val="39"/>
        </w:numPr>
        <w:spacing w:after="0"/>
      </w:pPr>
      <w:r>
        <w:t>Samtykke</w:t>
      </w:r>
      <w:r w:rsidR="00A87AD4">
        <w:t xml:space="preserve"> </w:t>
      </w:r>
      <w:r>
        <w:t xml:space="preserve">skjema </w:t>
      </w:r>
    </w:p>
    <w:p w:rsidR="000D5424" w:rsidRDefault="000D5424" w:rsidP="000D5424">
      <w:pPr>
        <w:pStyle w:val="Listeavsnitt"/>
        <w:numPr>
          <w:ilvl w:val="0"/>
          <w:numId w:val="39"/>
        </w:numPr>
        <w:spacing w:after="0"/>
      </w:pPr>
      <w:r>
        <w:t>Logg</w:t>
      </w:r>
    </w:p>
    <w:p w:rsidR="000D5424" w:rsidRPr="00F56B47" w:rsidRDefault="000D5424" w:rsidP="000D5424">
      <w:pPr>
        <w:pStyle w:val="Listeavsnitt"/>
        <w:numPr>
          <w:ilvl w:val="0"/>
          <w:numId w:val="39"/>
        </w:numPr>
        <w:spacing w:after="0"/>
      </w:pPr>
      <w:r>
        <w:t xml:space="preserve">Evalueringsskjema </w:t>
      </w:r>
    </w:p>
    <w:p w:rsidR="00720171" w:rsidRDefault="00720171" w:rsidP="00B62F96">
      <w:pPr>
        <w:spacing w:after="0"/>
      </w:pPr>
    </w:p>
    <w:p w:rsidR="003A1394" w:rsidRDefault="003A1394" w:rsidP="00B62F96">
      <w:pPr>
        <w:spacing w:after="0"/>
      </w:pPr>
    </w:p>
    <w:p w:rsidR="006C5DCE" w:rsidRDefault="006C5DCE" w:rsidP="00B62F96">
      <w:pPr>
        <w:spacing w:after="0"/>
      </w:pPr>
    </w:p>
    <w:p w:rsidR="006C5DCE" w:rsidRDefault="006C5DCE" w:rsidP="009E2335">
      <w:pPr>
        <w:spacing w:after="0"/>
      </w:pPr>
    </w:p>
    <w:p w:rsidR="00D1442C" w:rsidRPr="00964CD8" w:rsidRDefault="00964CD8" w:rsidP="00DE52DD">
      <w:pPr>
        <w:rPr>
          <w:sz w:val="20"/>
          <w:szCs w:val="20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 w:rsidRPr="00964CD8">
        <w:rPr>
          <w:sz w:val="20"/>
          <w:szCs w:val="20"/>
        </w:rPr>
        <w:t>Utarbeidet av kjernegruppemedlemmene i Lindesnesregionen</w:t>
      </w:r>
      <w:r>
        <w:rPr>
          <w:sz w:val="20"/>
          <w:szCs w:val="20"/>
        </w:rPr>
        <w:t>.</w:t>
      </w:r>
    </w:p>
    <w:p w:rsidR="00DE52DD" w:rsidRDefault="00DE52DD" w:rsidP="00DE52DD"/>
    <w:p w:rsidR="007A4587" w:rsidRDefault="007A4587" w:rsidP="00620008">
      <w:pPr>
        <w:spacing w:after="0"/>
      </w:pPr>
    </w:p>
    <w:p w:rsidR="00DE52DD" w:rsidRDefault="00DE52DD" w:rsidP="00620008">
      <w:pPr>
        <w:spacing w:after="0"/>
      </w:pPr>
    </w:p>
    <w:p w:rsidR="00DE52DD" w:rsidRDefault="00DE52DD" w:rsidP="00620008">
      <w:pPr>
        <w:spacing w:after="0"/>
      </w:pPr>
    </w:p>
    <w:sectPr w:rsidR="00DE52DD" w:rsidSect="00B376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9"/>
      </v:shape>
    </w:pict>
  </w:numPicBullet>
  <w:abstractNum w:abstractNumId="0">
    <w:nsid w:val="03074175"/>
    <w:multiLevelType w:val="hybridMultilevel"/>
    <w:tmpl w:val="08A865B8"/>
    <w:lvl w:ilvl="0" w:tplc="338CE0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127F3"/>
    <w:multiLevelType w:val="hybridMultilevel"/>
    <w:tmpl w:val="BE78A81A"/>
    <w:lvl w:ilvl="0" w:tplc="04140005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">
    <w:nsid w:val="05BF2103"/>
    <w:multiLevelType w:val="hybridMultilevel"/>
    <w:tmpl w:val="D47E9ACC"/>
    <w:lvl w:ilvl="0" w:tplc="F12E2E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8106C61"/>
    <w:multiLevelType w:val="hybridMultilevel"/>
    <w:tmpl w:val="05A49D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C17466"/>
    <w:multiLevelType w:val="hybridMultilevel"/>
    <w:tmpl w:val="9C6EA12C"/>
    <w:lvl w:ilvl="0" w:tplc="0414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>
    <w:nsid w:val="0D3A1CBE"/>
    <w:multiLevelType w:val="hybridMultilevel"/>
    <w:tmpl w:val="C1FEB3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842EC9"/>
    <w:multiLevelType w:val="hybridMultilevel"/>
    <w:tmpl w:val="3CF4D138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A76A3F"/>
    <w:multiLevelType w:val="hybridMultilevel"/>
    <w:tmpl w:val="65722C92"/>
    <w:lvl w:ilvl="0" w:tplc="04140007">
      <w:start w:val="1"/>
      <w:numFmt w:val="bullet"/>
      <w:lvlText w:val=""/>
      <w:lvlPicBulletId w:val="0"/>
      <w:lvlJc w:val="left"/>
      <w:pPr>
        <w:ind w:left="136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>
    <w:nsid w:val="10D278AB"/>
    <w:multiLevelType w:val="hybridMultilevel"/>
    <w:tmpl w:val="C7685C58"/>
    <w:lvl w:ilvl="0" w:tplc="96E8BC7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125" w:hanging="360"/>
      </w:pPr>
    </w:lvl>
    <w:lvl w:ilvl="2" w:tplc="0414001B" w:tentative="1">
      <w:start w:val="1"/>
      <w:numFmt w:val="lowerRoman"/>
      <w:lvlText w:val="%3."/>
      <w:lvlJc w:val="right"/>
      <w:pPr>
        <w:ind w:left="1845" w:hanging="180"/>
      </w:pPr>
    </w:lvl>
    <w:lvl w:ilvl="3" w:tplc="0414000F" w:tentative="1">
      <w:start w:val="1"/>
      <w:numFmt w:val="decimal"/>
      <w:lvlText w:val="%4."/>
      <w:lvlJc w:val="left"/>
      <w:pPr>
        <w:ind w:left="2565" w:hanging="360"/>
      </w:pPr>
    </w:lvl>
    <w:lvl w:ilvl="4" w:tplc="04140019" w:tentative="1">
      <w:start w:val="1"/>
      <w:numFmt w:val="lowerLetter"/>
      <w:lvlText w:val="%5."/>
      <w:lvlJc w:val="left"/>
      <w:pPr>
        <w:ind w:left="3285" w:hanging="360"/>
      </w:pPr>
    </w:lvl>
    <w:lvl w:ilvl="5" w:tplc="0414001B" w:tentative="1">
      <w:start w:val="1"/>
      <w:numFmt w:val="lowerRoman"/>
      <w:lvlText w:val="%6."/>
      <w:lvlJc w:val="right"/>
      <w:pPr>
        <w:ind w:left="4005" w:hanging="180"/>
      </w:pPr>
    </w:lvl>
    <w:lvl w:ilvl="6" w:tplc="0414000F" w:tentative="1">
      <w:start w:val="1"/>
      <w:numFmt w:val="decimal"/>
      <w:lvlText w:val="%7."/>
      <w:lvlJc w:val="left"/>
      <w:pPr>
        <w:ind w:left="4725" w:hanging="360"/>
      </w:pPr>
    </w:lvl>
    <w:lvl w:ilvl="7" w:tplc="04140019" w:tentative="1">
      <w:start w:val="1"/>
      <w:numFmt w:val="lowerLetter"/>
      <w:lvlText w:val="%8."/>
      <w:lvlJc w:val="left"/>
      <w:pPr>
        <w:ind w:left="5445" w:hanging="360"/>
      </w:pPr>
    </w:lvl>
    <w:lvl w:ilvl="8" w:tplc="0414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14EA7F3A"/>
    <w:multiLevelType w:val="hybridMultilevel"/>
    <w:tmpl w:val="6456BE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604A1B"/>
    <w:multiLevelType w:val="hybridMultilevel"/>
    <w:tmpl w:val="4DE2588C"/>
    <w:lvl w:ilvl="0" w:tplc="0414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>
    <w:nsid w:val="15BB4EB1"/>
    <w:multiLevelType w:val="hybridMultilevel"/>
    <w:tmpl w:val="34A03128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C24432"/>
    <w:multiLevelType w:val="hybridMultilevel"/>
    <w:tmpl w:val="D0B41D62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040475"/>
    <w:multiLevelType w:val="hybridMultilevel"/>
    <w:tmpl w:val="4720E9F6"/>
    <w:lvl w:ilvl="0" w:tplc="0414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23287596"/>
    <w:multiLevelType w:val="hybridMultilevel"/>
    <w:tmpl w:val="974A7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E06C7B"/>
    <w:multiLevelType w:val="hybridMultilevel"/>
    <w:tmpl w:val="F37A523C"/>
    <w:lvl w:ilvl="0" w:tplc="E27416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263D18EF"/>
    <w:multiLevelType w:val="hybridMultilevel"/>
    <w:tmpl w:val="E02EDDCA"/>
    <w:lvl w:ilvl="0" w:tplc="D0422C8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  <w:b/>
      </w:rPr>
    </w:lvl>
    <w:lvl w:ilvl="1" w:tplc="38324F6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D75A37D0">
      <w:start w:val="1"/>
      <w:numFmt w:val="decimal"/>
      <w:lvlText w:val="%3."/>
      <w:lvlJc w:val="right"/>
      <w:pPr>
        <w:ind w:left="1800" w:hanging="180"/>
      </w:pPr>
      <w:rPr>
        <w:rFonts w:asciiTheme="minorHAnsi" w:eastAsiaTheme="minorHAnsi" w:hAnsiTheme="minorHAnsi" w:cstheme="minorBidi"/>
        <w:b w:val="0"/>
      </w:rPr>
    </w:lvl>
    <w:lvl w:ilvl="3" w:tplc="31E0EBA0">
      <w:start w:val="1"/>
      <w:numFmt w:val="decimal"/>
      <w:lvlText w:val="%4."/>
      <w:lvlJc w:val="left"/>
      <w:pPr>
        <w:ind w:left="2520" w:hanging="360"/>
      </w:pPr>
      <w:rPr>
        <w:rFonts w:asciiTheme="minorHAnsi" w:eastAsiaTheme="minorHAnsi" w:hAnsiTheme="minorHAnsi" w:cstheme="minorBidi"/>
      </w:r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2BF0D85"/>
    <w:multiLevelType w:val="hybridMultilevel"/>
    <w:tmpl w:val="8DC65D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460C64"/>
    <w:multiLevelType w:val="hybridMultilevel"/>
    <w:tmpl w:val="1D1403BE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3DA40ACA"/>
    <w:multiLevelType w:val="hybridMultilevel"/>
    <w:tmpl w:val="0B82DE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2B1195"/>
    <w:multiLevelType w:val="hybridMultilevel"/>
    <w:tmpl w:val="49CA307A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1">
    <w:nsid w:val="4DAC0833"/>
    <w:multiLevelType w:val="hybridMultilevel"/>
    <w:tmpl w:val="8B5E2B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330941"/>
    <w:multiLevelType w:val="hybridMultilevel"/>
    <w:tmpl w:val="5A86365E"/>
    <w:lvl w:ilvl="0" w:tplc="0414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3">
    <w:nsid w:val="53FA70DE"/>
    <w:multiLevelType w:val="hybridMultilevel"/>
    <w:tmpl w:val="B98CADDE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9451C2"/>
    <w:multiLevelType w:val="hybridMultilevel"/>
    <w:tmpl w:val="1E40E900"/>
    <w:lvl w:ilvl="0" w:tplc="84BA50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FA311A"/>
    <w:multiLevelType w:val="hybridMultilevel"/>
    <w:tmpl w:val="FA788326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FB6AD4"/>
    <w:multiLevelType w:val="hybridMultilevel"/>
    <w:tmpl w:val="44000D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305E2F"/>
    <w:multiLevelType w:val="hybridMultilevel"/>
    <w:tmpl w:val="D6CE4392"/>
    <w:lvl w:ilvl="0" w:tplc="0414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>
    <w:nsid w:val="64B539F1"/>
    <w:multiLevelType w:val="hybridMultilevel"/>
    <w:tmpl w:val="613476EA"/>
    <w:lvl w:ilvl="0" w:tplc="0414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9">
    <w:nsid w:val="64EC7C37"/>
    <w:multiLevelType w:val="hybridMultilevel"/>
    <w:tmpl w:val="149E5BA8"/>
    <w:lvl w:ilvl="0" w:tplc="C14ABAF0">
      <w:start w:val="2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675F01FC"/>
    <w:multiLevelType w:val="hybridMultilevel"/>
    <w:tmpl w:val="7D941668"/>
    <w:lvl w:ilvl="0" w:tplc="0414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1">
    <w:nsid w:val="6BD80AD8"/>
    <w:multiLevelType w:val="hybridMultilevel"/>
    <w:tmpl w:val="27D47E6C"/>
    <w:lvl w:ilvl="0" w:tplc="982AEB3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2B1640"/>
    <w:multiLevelType w:val="hybridMultilevel"/>
    <w:tmpl w:val="89AE6AF6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2434EBA"/>
    <w:multiLevelType w:val="hybridMultilevel"/>
    <w:tmpl w:val="12C68A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A12940"/>
    <w:multiLevelType w:val="hybridMultilevel"/>
    <w:tmpl w:val="53BE25D0"/>
    <w:lvl w:ilvl="0" w:tplc="0414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>
    <w:nsid w:val="786474E2"/>
    <w:multiLevelType w:val="hybridMultilevel"/>
    <w:tmpl w:val="A426ECD6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576115"/>
    <w:multiLevelType w:val="hybridMultilevel"/>
    <w:tmpl w:val="76B2F1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4231E6"/>
    <w:multiLevelType w:val="hybridMultilevel"/>
    <w:tmpl w:val="1730CC76"/>
    <w:lvl w:ilvl="0" w:tplc="041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7A119B"/>
    <w:multiLevelType w:val="hybridMultilevel"/>
    <w:tmpl w:val="296A1088"/>
    <w:lvl w:ilvl="0" w:tplc="0414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7"/>
  </w:num>
  <w:num w:numId="3">
    <w:abstractNumId w:val="7"/>
  </w:num>
  <w:num w:numId="4">
    <w:abstractNumId w:val="4"/>
  </w:num>
  <w:num w:numId="5">
    <w:abstractNumId w:val="27"/>
  </w:num>
  <w:num w:numId="6">
    <w:abstractNumId w:val="34"/>
  </w:num>
  <w:num w:numId="7">
    <w:abstractNumId w:val="30"/>
  </w:num>
  <w:num w:numId="8">
    <w:abstractNumId w:val="28"/>
  </w:num>
  <w:num w:numId="9">
    <w:abstractNumId w:val="13"/>
  </w:num>
  <w:num w:numId="10">
    <w:abstractNumId w:val="38"/>
  </w:num>
  <w:num w:numId="11">
    <w:abstractNumId w:val="1"/>
  </w:num>
  <w:num w:numId="12">
    <w:abstractNumId w:val="10"/>
  </w:num>
  <w:num w:numId="13">
    <w:abstractNumId w:val="22"/>
  </w:num>
  <w:num w:numId="14">
    <w:abstractNumId w:val="36"/>
  </w:num>
  <w:num w:numId="15">
    <w:abstractNumId w:val="33"/>
  </w:num>
  <w:num w:numId="16">
    <w:abstractNumId w:val="11"/>
  </w:num>
  <w:num w:numId="17">
    <w:abstractNumId w:val="23"/>
  </w:num>
  <w:num w:numId="18">
    <w:abstractNumId w:val="5"/>
  </w:num>
  <w:num w:numId="19">
    <w:abstractNumId w:val="3"/>
  </w:num>
  <w:num w:numId="20">
    <w:abstractNumId w:val="19"/>
  </w:num>
  <w:num w:numId="21">
    <w:abstractNumId w:val="9"/>
  </w:num>
  <w:num w:numId="22">
    <w:abstractNumId w:val="24"/>
  </w:num>
  <w:num w:numId="23">
    <w:abstractNumId w:val="8"/>
  </w:num>
  <w:num w:numId="24">
    <w:abstractNumId w:val="31"/>
  </w:num>
  <w:num w:numId="25">
    <w:abstractNumId w:val="29"/>
  </w:num>
  <w:num w:numId="26">
    <w:abstractNumId w:val="16"/>
  </w:num>
  <w:num w:numId="27">
    <w:abstractNumId w:val="18"/>
  </w:num>
  <w:num w:numId="28">
    <w:abstractNumId w:val="12"/>
  </w:num>
  <w:num w:numId="29">
    <w:abstractNumId w:val="14"/>
  </w:num>
  <w:num w:numId="30">
    <w:abstractNumId w:val="20"/>
  </w:num>
  <w:num w:numId="31">
    <w:abstractNumId w:val="17"/>
  </w:num>
  <w:num w:numId="32">
    <w:abstractNumId w:val="26"/>
  </w:num>
  <w:num w:numId="33">
    <w:abstractNumId w:val="32"/>
  </w:num>
  <w:num w:numId="34">
    <w:abstractNumId w:val="21"/>
  </w:num>
  <w:num w:numId="35">
    <w:abstractNumId w:val="15"/>
  </w:num>
  <w:num w:numId="36">
    <w:abstractNumId w:val="6"/>
  </w:num>
  <w:num w:numId="37">
    <w:abstractNumId w:val="25"/>
  </w:num>
  <w:num w:numId="38">
    <w:abstractNumId w:val="35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65B"/>
    <w:rsid w:val="00014490"/>
    <w:rsid w:val="000658DA"/>
    <w:rsid w:val="00072109"/>
    <w:rsid w:val="000734C6"/>
    <w:rsid w:val="00094482"/>
    <w:rsid w:val="000C5E68"/>
    <w:rsid w:val="000D5424"/>
    <w:rsid w:val="000E6839"/>
    <w:rsid w:val="000F1DFC"/>
    <w:rsid w:val="000F2C69"/>
    <w:rsid w:val="000F43CC"/>
    <w:rsid w:val="00111850"/>
    <w:rsid w:val="00112C1B"/>
    <w:rsid w:val="00114C09"/>
    <w:rsid w:val="00122EB7"/>
    <w:rsid w:val="00125EF1"/>
    <w:rsid w:val="00131DD9"/>
    <w:rsid w:val="00166A03"/>
    <w:rsid w:val="00167381"/>
    <w:rsid w:val="001A1BBE"/>
    <w:rsid w:val="001C0D81"/>
    <w:rsid w:val="001C0E48"/>
    <w:rsid w:val="001C22BB"/>
    <w:rsid w:val="001C4236"/>
    <w:rsid w:val="001D156F"/>
    <w:rsid w:val="001D2340"/>
    <w:rsid w:val="00215665"/>
    <w:rsid w:val="00237406"/>
    <w:rsid w:val="00256084"/>
    <w:rsid w:val="002721B3"/>
    <w:rsid w:val="00274FC8"/>
    <w:rsid w:val="002D73D7"/>
    <w:rsid w:val="00302460"/>
    <w:rsid w:val="0031348E"/>
    <w:rsid w:val="00321C18"/>
    <w:rsid w:val="00344DB2"/>
    <w:rsid w:val="003556C6"/>
    <w:rsid w:val="00374C7F"/>
    <w:rsid w:val="003843C0"/>
    <w:rsid w:val="00391F39"/>
    <w:rsid w:val="003A1394"/>
    <w:rsid w:val="003A56DE"/>
    <w:rsid w:val="003A59D0"/>
    <w:rsid w:val="003D0872"/>
    <w:rsid w:val="00401967"/>
    <w:rsid w:val="00404879"/>
    <w:rsid w:val="00424C72"/>
    <w:rsid w:val="00473FAF"/>
    <w:rsid w:val="00490D7E"/>
    <w:rsid w:val="004A1D11"/>
    <w:rsid w:val="004A3501"/>
    <w:rsid w:val="004D0091"/>
    <w:rsid w:val="004E1837"/>
    <w:rsid w:val="00537C0C"/>
    <w:rsid w:val="005500F9"/>
    <w:rsid w:val="00551C54"/>
    <w:rsid w:val="00552848"/>
    <w:rsid w:val="0057365B"/>
    <w:rsid w:val="0058794A"/>
    <w:rsid w:val="005C4D20"/>
    <w:rsid w:val="00602581"/>
    <w:rsid w:val="006052A1"/>
    <w:rsid w:val="00610FE6"/>
    <w:rsid w:val="00620008"/>
    <w:rsid w:val="006375BA"/>
    <w:rsid w:val="006839F1"/>
    <w:rsid w:val="00685C5B"/>
    <w:rsid w:val="00686C6B"/>
    <w:rsid w:val="006904AB"/>
    <w:rsid w:val="006C5DCE"/>
    <w:rsid w:val="006D5E14"/>
    <w:rsid w:val="00704548"/>
    <w:rsid w:val="00720171"/>
    <w:rsid w:val="00736391"/>
    <w:rsid w:val="00737A21"/>
    <w:rsid w:val="00745667"/>
    <w:rsid w:val="007464F1"/>
    <w:rsid w:val="007473D3"/>
    <w:rsid w:val="00753933"/>
    <w:rsid w:val="00753B03"/>
    <w:rsid w:val="00756D66"/>
    <w:rsid w:val="00774E0F"/>
    <w:rsid w:val="00782461"/>
    <w:rsid w:val="007A4587"/>
    <w:rsid w:val="007A491F"/>
    <w:rsid w:val="007E70A7"/>
    <w:rsid w:val="007F578E"/>
    <w:rsid w:val="008028E3"/>
    <w:rsid w:val="008721D1"/>
    <w:rsid w:val="00872E9C"/>
    <w:rsid w:val="00885C62"/>
    <w:rsid w:val="008C4486"/>
    <w:rsid w:val="008D34E8"/>
    <w:rsid w:val="008E327D"/>
    <w:rsid w:val="008E54CC"/>
    <w:rsid w:val="008F7DC2"/>
    <w:rsid w:val="00905BD9"/>
    <w:rsid w:val="00933759"/>
    <w:rsid w:val="00950B7B"/>
    <w:rsid w:val="00950DB2"/>
    <w:rsid w:val="00952F25"/>
    <w:rsid w:val="00964CD8"/>
    <w:rsid w:val="00970261"/>
    <w:rsid w:val="00971513"/>
    <w:rsid w:val="00992759"/>
    <w:rsid w:val="009C7BE1"/>
    <w:rsid w:val="009E2335"/>
    <w:rsid w:val="009F52F9"/>
    <w:rsid w:val="00A51F60"/>
    <w:rsid w:val="00A64EBF"/>
    <w:rsid w:val="00A87AD4"/>
    <w:rsid w:val="00A93A46"/>
    <w:rsid w:val="00AA6B58"/>
    <w:rsid w:val="00AC647A"/>
    <w:rsid w:val="00AD5FFF"/>
    <w:rsid w:val="00AF5013"/>
    <w:rsid w:val="00AF5E70"/>
    <w:rsid w:val="00B3765D"/>
    <w:rsid w:val="00B40779"/>
    <w:rsid w:val="00B62F96"/>
    <w:rsid w:val="00B72FE8"/>
    <w:rsid w:val="00BB5C92"/>
    <w:rsid w:val="00BE3A6B"/>
    <w:rsid w:val="00BF0C5B"/>
    <w:rsid w:val="00C3581D"/>
    <w:rsid w:val="00C512E4"/>
    <w:rsid w:val="00C54023"/>
    <w:rsid w:val="00C62185"/>
    <w:rsid w:val="00C75769"/>
    <w:rsid w:val="00C84331"/>
    <w:rsid w:val="00CA33B2"/>
    <w:rsid w:val="00CC2EEA"/>
    <w:rsid w:val="00CC3305"/>
    <w:rsid w:val="00CE25BD"/>
    <w:rsid w:val="00CE4EA4"/>
    <w:rsid w:val="00D1442C"/>
    <w:rsid w:val="00DA75A7"/>
    <w:rsid w:val="00DB350A"/>
    <w:rsid w:val="00DE52DD"/>
    <w:rsid w:val="00E454AB"/>
    <w:rsid w:val="00E73F7A"/>
    <w:rsid w:val="00E82B95"/>
    <w:rsid w:val="00E86227"/>
    <w:rsid w:val="00E865BD"/>
    <w:rsid w:val="00EA7172"/>
    <w:rsid w:val="00EB6E65"/>
    <w:rsid w:val="00F053A5"/>
    <w:rsid w:val="00F26FBA"/>
    <w:rsid w:val="00F420B7"/>
    <w:rsid w:val="00F43329"/>
    <w:rsid w:val="00F56B47"/>
    <w:rsid w:val="00F64F7C"/>
    <w:rsid w:val="00F67395"/>
    <w:rsid w:val="00F71413"/>
    <w:rsid w:val="00F8699E"/>
    <w:rsid w:val="00F87D38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573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57365B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573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7365B"/>
    <w:rPr>
      <w:rFonts w:ascii="Tahoma" w:hAnsi="Tahoma" w:cs="Tahoma"/>
      <w:sz w:val="16"/>
      <w:szCs w:val="16"/>
    </w:rPr>
  </w:style>
  <w:style w:type="character" w:styleId="Hyperkobling">
    <w:name w:val="Hyperlink"/>
    <w:basedOn w:val="Standardskriftforavsnitt"/>
    <w:uiPriority w:val="99"/>
    <w:unhideWhenUsed/>
    <w:rsid w:val="00737A2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47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573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57365B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573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7365B"/>
    <w:rPr>
      <w:rFonts w:ascii="Tahoma" w:hAnsi="Tahoma" w:cs="Tahoma"/>
      <w:sz w:val="16"/>
      <w:szCs w:val="16"/>
    </w:rPr>
  </w:style>
  <w:style w:type="character" w:styleId="Hyperkobling">
    <w:name w:val="Hyperlink"/>
    <w:basedOn w:val="Standardskriftforavsnitt"/>
    <w:uiPriority w:val="99"/>
    <w:unhideWhenUsed/>
    <w:rsid w:val="00737A2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47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42C0F-06EB-4CAD-8A84-536416B95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6CEEE8CA</Template>
  <TotalTime>4</TotalTime>
  <Pages>4</Pages>
  <Words>1092</Words>
  <Characters>5788</Characters>
  <Application>Microsoft Office Word</Application>
  <DocSecurity>4</DocSecurity>
  <Lines>48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Mandal kommune</Company>
  <LinksUpToDate>false</LinksUpToDate>
  <CharactersWithSpaces>6867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sse</dc:creator>
  <cp:lastModifiedBy>Siv Tone Syversen-Norberg</cp:lastModifiedBy>
  <cp:revision>2</cp:revision>
  <cp:lastPrinted>2014-09-01T12:23:00Z</cp:lastPrinted>
  <dcterms:created xsi:type="dcterms:W3CDTF">2015-08-18T06:19:00Z</dcterms:created>
  <dcterms:modified xsi:type="dcterms:W3CDTF">2015-08-18T06:19:00Z</dcterms:modified>
</cp:coreProperties>
</file>